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26"/>
      </w:tblGrid>
      <w:tr w:rsidR="006B02FE" w:rsidRPr="00C3166C" w:rsidTr="001F579C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6B02FE" w:rsidRPr="00C3166C" w:rsidRDefault="006B02FE" w:rsidP="001F579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sub_1000"/>
            <w:bookmarkStart w:id="1" w:name="sub_1003"/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6B02FE" w:rsidRPr="00C3166C" w:rsidRDefault="006B02FE" w:rsidP="001F579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Приложение № 2</w:t>
            </w:r>
          </w:p>
          <w:p w:rsidR="006B02FE" w:rsidRPr="00C3166C" w:rsidRDefault="006B02FE" w:rsidP="001F579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16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6B02FE" w:rsidRPr="00C3166C" w:rsidRDefault="006B02FE" w:rsidP="001F579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16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</w:t>
            </w:r>
          </w:p>
          <w:p w:rsidR="006B02FE" w:rsidRPr="00C3166C" w:rsidRDefault="006B02FE" w:rsidP="001F579C">
            <w:pPr>
              <w:spacing w:line="276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6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_______________ N __</w:t>
            </w:r>
          </w:p>
          <w:p w:rsidR="006B02FE" w:rsidRPr="00C3166C" w:rsidRDefault="006B02FE" w:rsidP="001F579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B02FE" w:rsidRDefault="006B02FE" w:rsidP="001F579C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6B02FE" w:rsidRPr="00C3166C" w:rsidRDefault="006B02FE" w:rsidP="001F579C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6B02FE" w:rsidRPr="00C3166C" w:rsidRDefault="006B02FE" w:rsidP="001F579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B02FE" w:rsidRDefault="006B02FE" w:rsidP="001F579C">
      <w:pPr>
        <w:spacing w:line="276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ПРОЕКТ</w:t>
      </w:r>
    </w:p>
    <w:bookmarkEnd w:id="0"/>
    <w:p w:rsidR="006B02FE" w:rsidRDefault="006B02FE" w:rsidP="004E28D1">
      <w:pPr>
        <w:pStyle w:val="Heading1"/>
        <w:spacing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B02FE" w:rsidRPr="00D02696" w:rsidRDefault="006B02FE" w:rsidP="004E28D1">
      <w:pPr>
        <w:pStyle w:val="Heading1"/>
        <w:spacing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АДМИНИСТРАТИВНЫЙ РЕГЛАМЕНТ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предос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тавления муниципальной услуги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«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Зачисление в образовательное учреждение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6B02FE" w:rsidRPr="00D02696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02FE" w:rsidRPr="00D02696" w:rsidRDefault="006B02FE" w:rsidP="004E28D1">
      <w:pPr>
        <w:pStyle w:val="Heading1"/>
        <w:spacing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00"/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>1. Общие положения</w:t>
      </w:r>
    </w:p>
    <w:bookmarkEnd w:id="2"/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Pr="00283D12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2"/>
      <w:r w:rsidRPr="005A48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r w:rsidRPr="00283D12">
        <w:rPr>
          <w:rFonts w:ascii="Times New Roman" w:hAnsi="Times New Roman" w:cs="Times New Roman"/>
          <w:sz w:val="28"/>
          <w:szCs w:val="28"/>
        </w:rPr>
        <w:t>Регламент по предоставлению муниципальной услуги «Зачисление в образовательное учреждение» (далее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83D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283D12">
        <w:rPr>
          <w:rFonts w:ascii="Times New Roman" w:hAnsi="Times New Roman" w:cs="Times New Roman"/>
          <w:sz w:val="28"/>
          <w:szCs w:val="28"/>
        </w:rPr>
        <w:t>) разраб</w:t>
      </w:r>
      <w:r w:rsidRPr="00283D12">
        <w:rPr>
          <w:rFonts w:ascii="Times New Roman" w:hAnsi="Times New Roman" w:cs="Times New Roman"/>
          <w:sz w:val="28"/>
          <w:szCs w:val="28"/>
        </w:rPr>
        <w:t>о</w:t>
      </w:r>
      <w:r w:rsidRPr="00283D12">
        <w:rPr>
          <w:rFonts w:ascii="Times New Roman" w:hAnsi="Times New Roman" w:cs="Times New Roman"/>
          <w:sz w:val="28"/>
          <w:szCs w:val="28"/>
        </w:rPr>
        <w:t xml:space="preserve">тан в целях повышения качества оказания </w:t>
      </w:r>
      <w:r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Pr="00283D12">
        <w:rPr>
          <w:rFonts w:ascii="Times New Roman" w:hAnsi="Times New Roman" w:cs="Times New Roman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83D12">
        <w:rPr>
          <w:rFonts w:ascii="Times New Roman" w:hAnsi="Times New Roman" w:cs="Times New Roman"/>
          <w:sz w:val="28"/>
          <w:szCs w:val="28"/>
        </w:rPr>
        <w:t>слуги и опр</w:t>
      </w:r>
      <w:r w:rsidRPr="00283D12">
        <w:rPr>
          <w:rFonts w:ascii="Times New Roman" w:hAnsi="Times New Roman" w:cs="Times New Roman"/>
          <w:sz w:val="28"/>
          <w:szCs w:val="28"/>
        </w:rPr>
        <w:t>е</w:t>
      </w:r>
      <w:r w:rsidRPr="00283D12">
        <w:rPr>
          <w:rFonts w:ascii="Times New Roman" w:hAnsi="Times New Roman" w:cs="Times New Roman"/>
          <w:sz w:val="28"/>
          <w:szCs w:val="28"/>
        </w:rPr>
        <w:t>деляет последовательность осуществления действий (административных пр</w:t>
      </w:r>
      <w:r w:rsidRPr="00283D12">
        <w:rPr>
          <w:rFonts w:ascii="Times New Roman" w:hAnsi="Times New Roman" w:cs="Times New Roman"/>
          <w:sz w:val="28"/>
          <w:szCs w:val="28"/>
        </w:rPr>
        <w:t>о</w:t>
      </w:r>
      <w:r w:rsidRPr="00283D12">
        <w:rPr>
          <w:rFonts w:ascii="Times New Roman" w:hAnsi="Times New Roman" w:cs="Times New Roman"/>
          <w:sz w:val="28"/>
          <w:szCs w:val="28"/>
        </w:rPr>
        <w:t xml:space="preserve">цедур) и сроки ее оказания при зачислении в образовательные учреждения и учреждения дополнительного образования на территории </w:t>
      </w:r>
      <w:r>
        <w:rPr>
          <w:rFonts w:ascii="Times New Roman" w:hAnsi="Times New Roman" w:cs="Times New Roman"/>
          <w:sz w:val="28"/>
          <w:szCs w:val="28"/>
        </w:rPr>
        <w:t>Ульчского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</w:t>
      </w:r>
      <w:r w:rsidRPr="00283D12">
        <w:rPr>
          <w:rFonts w:ascii="Times New Roman" w:hAnsi="Times New Roman" w:cs="Times New Roman"/>
          <w:sz w:val="28"/>
          <w:szCs w:val="28"/>
        </w:rPr>
        <w:t>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4" w:name="sub_17"/>
      <w:r w:rsidRPr="005A48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>
        <w:rPr>
          <w:rFonts w:ascii="Times New Roman" w:hAnsi="Times New Roman" w:cs="Times New Roman"/>
          <w:sz w:val="28"/>
          <w:szCs w:val="28"/>
        </w:rPr>
        <w:t>Круг заявителей:</w:t>
      </w:r>
    </w:p>
    <w:p w:rsidR="006B02FE" w:rsidRPr="002F52FA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родители (законные представители) детей от 6 лет до 18 лет;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F52FA">
        <w:rPr>
          <w:rFonts w:ascii="Times New Roman" w:hAnsi="Times New Roman" w:cs="Times New Roman"/>
          <w:sz w:val="28"/>
          <w:szCs w:val="28"/>
        </w:rPr>
        <w:t>- совершеннолетние граждане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F52FA">
        <w:rPr>
          <w:rFonts w:ascii="Times New Roman" w:hAnsi="Times New Roman" w:cs="Times New Roman"/>
          <w:sz w:val="28"/>
          <w:szCs w:val="28"/>
        </w:rPr>
        <w:t xml:space="preserve">, желающие освоить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2F52FA">
        <w:rPr>
          <w:rFonts w:ascii="Times New Roman" w:hAnsi="Times New Roman" w:cs="Times New Roman"/>
          <w:sz w:val="28"/>
          <w:szCs w:val="28"/>
        </w:rPr>
        <w:t xml:space="preserve">образовательные программы среднего (полного) общего образования в формах: очно-заочной (вечерней), </w:t>
      </w:r>
      <w:r>
        <w:rPr>
          <w:rFonts w:ascii="Times New Roman" w:hAnsi="Times New Roman" w:cs="Times New Roman"/>
          <w:sz w:val="28"/>
          <w:szCs w:val="28"/>
        </w:rPr>
        <w:t xml:space="preserve">заочной, </w:t>
      </w:r>
      <w:r w:rsidRPr="00C14715">
        <w:rPr>
          <w:rFonts w:ascii="Times New Roman" w:hAnsi="Times New Roman" w:cs="Times New Roman"/>
          <w:sz w:val="28"/>
          <w:szCs w:val="28"/>
        </w:rPr>
        <w:t>экстернат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666B">
        <w:rPr>
          <w:rFonts w:ascii="Times New Roman" w:hAnsi="Times New Roman" w:cs="Times New Roman"/>
          <w:sz w:val="28"/>
          <w:szCs w:val="28"/>
        </w:rPr>
        <w:t xml:space="preserve"> </w:t>
      </w:r>
      <w:r w:rsidRPr="00F41778">
        <w:rPr>
          <w:rFonts w:ascii="Times New Roman" w:hAnsi="Times New Roman" w:cs="Times New Roman"/>
          <w:sz w:val="28"/>
          <w:szCs w:val="28"/>
        </w:rPr>
        <w:t>лица без гражданства и иностранные граждане на равных основаниях, если иное не предусмотрено законом или международным договором Росси</w:t>
      </w:r>
      <w:r w:rsidRPr="00F41778">
        <w:rPr>
          <w:rFonts w:ascii="Times New Roman" w:hAnsi="Times New Roman" w:cs="Times New Roman"/>
          <w:sz w:val="28"/>
          <w:szCs w:val="28"/>
        </w:rPr>
        <w:t>й</w:t>
      </w:r>
      <w:r w:rsidRPr="00F41778">
        <w:rPr>
          <w:rFonts w:ascii="Times New Roman" w:hAnsi="Times New Roman" w:cs="Times New Roman"/>
          <w:sz w:val="28"/>
          <w:szCs w:val="28"/>
        </w:rPr>
        <w:t>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666B">
        <w:rPr>
          <w:rFonts w:ascii="Times New Roman" w:hAnsi="Times New Roman" w:cs="Times New Roman"/>
          <w:sz w:val="28"/>
          <w:szCs w:val="28"/>
        </w:rPr>
        <w:t xml:space="preserve"> -лица, признанные беженцами</w:t>
      </w:r>
      <w:r>
        <w:rPr>
          <w:rFonts w:ascii="Times New Roman" w:hAnsi="Times New Roman" w:cs="Times New Roman"/>
          <w:sz w:val="28"/>
          <w:szCs w:val="28"/>
        </w:rPr>
        <w:t xml:space="preserve"> и прибывшие с ними члены их семей.</w:t>
      </w:r>
    </w:p>
    <w:p w:rsidR="006B02FE" w:rsidRPr="006F4BDA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1.3.Требования к порядку информирования о предоставлении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услуги: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по вопросам предоставления муниципальной услуги можно получить: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месту приема специалистами комитета по образованию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Ульчского муниципального района (далее – комитет по образованию)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разовательных учреждений (приложение № 1 к настоящему Административн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регламенту).</w:t>
      </w:r>
    </w:p>
    <w:p w:rsidR="006B02FE" w:rsidRPr="005B4430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4430">
        <w:rPr>
          <w:rFonts w:ascii="Times New Roman" w:hAnsi="Times New Roman" w:cs="Times New Roman"/>
          <w:sz w:val="28"/>
          <w:szCs w:val="28"/>
        </w:rPr>
        <w:t>График работ</w:t>
      </w:r>
      <w:r>
        <w:rPr>
          <w:rFonts w:ascii="Times New Roman" w:hAnsi="Times New Roman" w:cs="Times New Roman"/>
          <w:sz w:val="28"/>
          <w:szCs w:val="28"/>
        </w:rPr>
        <w:t xml:space="preserve">ы комитета по образованию и </w:t>
      </w:r>
      <w:r w:rsidRPr="005B4430">
        <w:rPr>
          <w:rFonts w:ascii="Times New Roman" w:hAnsi="Times New Roman" w:cs="Times New Roman"/>
          <w:sz w:val="28"/>
          <w:szCs w:val="28"/>
        </w:rPr>
        <w:t>образовательных учреждений  представлен в таблице № 1.</w:t>
      </w:r>
    </w:p>
    <w:p w:rsidR="006B02FE" w:rsidRPr="005B4430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4430">
        <w:rPr>
          <w:rFonts w:ascii="Times New Roman" w:hAnsi="Times New Roman" w:cs="Times New Roman"/>
          <w:sz w:val="28"/>
          <w:szCs w:val="28"/>
        </w:rPr>
        <w:t xml:space="preserve">Таблица 1. </w:t>
      </w:r>
    </w:p>
    <w:tbl>
      <w:tblPr>
        <w:tblW w:w="9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6"/>
        <w:gridCol w:w="2435"/>
        <w:gridCol w:w="547"/>
        <w:gridCol w:w="656"/>
        <w:gridCol w:w="836"/>
        <w:gridCol w:w="836"/>
        <w:gridCol w:w="1022"/>
        <w:gridCol w:w="836"/>
        <w:gridCol w:w="1072"/>
        <w:gridCol w:w="1504"/>
      </w:tblGrid>
      <w:tr w:rsidR="006B02FE" w:rsidTr="00C558AB">
        <w:tc>
          <w:tcPr>
            <w:tcW w:w="9771" w:type="dxa"/>
            <w:gridSpan w:val="10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Часы работы комитета по образованию администрации Ульчского муниципального района: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6B02FE" w:rsidTr="00C558AB">
        <w:tc>
          <w:tcPr>
            <w:tcW w:w="3227" w:type="dxa"/>
            <w:gridSpan w:val="3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544" w:type="dxa"/>
            <w:gridSpan w:val="7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6B02FE" w:rsidTr="00C558AB">
        <w:trPr>
          <w:trHeight w:val="654"/>
        </w:trPr>
        <w:tc>
          <w:tcPr>
            <w:tcW w:w="9771" w:type="dxa"/>
            <w:gridSpan w:val="10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Часы работы муниципальных образовательных учреждений:</w:t>
            </w:r>
          </w:p>
        </w:tc>
      </w:tr>
      <w:tr w:rsidR="006B02FE" w:rsidTr="00C558AB">
        <w:tc>
          <w:tcPr>
            <w:tcW w:w="484" w:type="dxa"/>
            <w:vMerge w:val="restart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27" w:type="dxa"/>
            <w:vMerge w:val="restart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разовательного у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реждения</w:t>
            </w:r>
          </w:p>
        </w:tc>
        <w:tc>
          <w:tcPr>
            <w:tcW w:w="7260" w:type="dxa"/>
            <w:gridSpan w:val="8"/>
          </w:tcPr>
          <w:p w:rsidR="006B02FE" w:rsidRPr="00314011" w:rsidRDefault="006B02FE" w:rsidP="004E28D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Дни недели, время работы МОУ</w:t>
            </w:r>
          </w:p>
        </w:tc>
      </w:tr>
      <w:tr w:rsidR="006B02FE" w:rsidTr="00C558AB">
        <w:tc>
          <w:tcPr>
            <w:tcW w:w="484" w:type="dxa"/>
            <w:vMerge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:rsidR="006B02FE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Понедель</w:t>
            </w:r>
          </w:p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36" w:type="dxa"/>
          </w:tcPr>
          <w:p w:rsidR="006B02FE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836" w:type="dxa"/>
          </w:tcPr>
          <w:p w:rsidR="006B02FE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</w:p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Богоро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ское»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08.00-19.00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08.00-19.00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Булава»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08.15-18.15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08.15-18.15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08.30-14.00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Быстринск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Дуди»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Де-Кастри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Киселевка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Мариинский рейд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08.15-14.30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Санники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Софийск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Солонцы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08.15-14.00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Тахта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Тыр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«Пос. Цимме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мановка»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08.15-12.00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ООШ с. Савинское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для детей дошкольного и младшего школьного возраста начальная школа – детский сад пос. Решающий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08.15-17.30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08.15-17.30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для детей дошкольного и младшего школьного возраста начальная школа – детский сад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с. Кальма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МБОУ для детей дошкольного и младшего школьного возраста начальная школа – детский сад с/п «Село 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Калино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6B02FE" w:rsidTr="00C558AB">
        <w:tc>
          <w:tcPr>
            <w:tcW w:w="484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7" w:type="dxa"/>
          </w:tcPr>
          <w:p w:rsidR="006B02FE" w:rsidRPr="0031401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МБОУ для детей дошкольного и младшего школьного возраста начальная школа – детский сад с/п «Село 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Ухта»</w:t>
            </w:r>
          </w:p>
        </w:tc>
        <w:tc>
          <w:tcPr>
            <w:tcW w:w="1576" w:type="dxa"/>
            <w:gridSpan w:val="2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1504" w:type="dxa"/>
          </w:tcPr>
          <w:p w:rsidR="006B02FE" w:rsidRPr="0031401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</w:tbl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информационных стендах, расположенных в образовательных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ждениях и комитете по образованию.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Информационные стенды в образовательных учреждениях, предоста</w:t>
      </w:r>
      <w:r w:rsidRPr="005A4808">
        <w:rPr>
          <w:rFonts w:ascii="Times New Roman" w:hAnsi="Times New Roman" w:cs="Times New Roman"/>
          <w:sz w:val="28"/>
          <w:szCs w:val="28"/>
        </w:rPr>
        <w:t>в</w:t>
      </w:r>
      <w:r w:rsidRPr="005A4808">
        <w:rPr>
          <w:rFonts w:ascii="Times New Roman" w:hAnsi="Times New Roman" w:cs="Times New Roman"/>
          <w:sz w:val="28"/>
          <w:szCs w:val="28"/>
        </w:rPr>
        <w:t xml:space="preserve">ляющих услугу, оборудуются в доступном для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5A4808">
        <w:rPr>
          <w:rFonts w:ascii="Times New Roman" w:hAnsi="Times New Roman" w:cs="Times New Roman"/>
          <w:sz w:val="28"/>
          <w:szCs w:val="28"/>
        </w:rPr>
        <w:t>месте и содержат  а</w:t>
      </w:r>
      <w:r w:rsidRPr="005A4808">
        <w:rPr>
          <w:rFonts w:ascii="Times New Roman" w:hAnsi="Times New Roman" w:cs="Times New Roman"/>
          <w:sz w:val="28"/>
          <w:szCs w:val="28"/>
        </w:rPr>
        <w:t>д</w:t>
      </w:r>
      <w:r w:rsidRPr="005A4808">
        <w:rPr>
          <w:rFonts w:ascii="Times New Roman" w:hAnsi="Times New Roman" w:cs="Times New Roman"/>
          <w:sz w:val="28"/>
          <w:szCs w:val="28"/>
        </w:rPr>
        <w:t xml:space="preserve">рес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учреждения, комитета по образованию, </w:t>
      </w:r>
      <w:r w:rsidRPr="005A480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Pr="005A4808">
        <w:rPr>
          <w:rFonts w:ascii="Times New Roman" w:hAnsi="Times New Roman" w:cs="Times New Roman"/>
          <w:sz w:val="28"/>
          <w:szCs w:val="28"/>
        </w:rPr>
        <w:t>, в т.ч.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A4808">
        <w:rPr>
          <w:rFonts w:ascii="Times New Roman" w:hAnsi="Times New Roman" w:cs="Times New Roman"/>
          <w:sz w:val="28"/>
          <w:szCs w:val="28"/>
        </w:rPr>
        <w:t>, номера т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лефонов,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электронной поч</w:t>
      </w:r>
      <w:r>
        <w:rPr>
          <w:rFonts w:ascii="Times New Roman" w:hAnsi="Times New Roman" w:cs="Times New Roman"/>
          <w:sz w:val="28"/>
          <w:szCs w:val="28"/>
        </w:rPr>
        <w:t xml:space="preserve">ты,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предоставления муниципал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ной услуги в текстовом виде</w:t>
      </w:r>
      <w:r>
        <w:rPr>
          <w:rFonts w:ascii="Times New Roman" w:hAnsi="Times New Roman" w:cs="Times New Roman"/>
          <w:sz w:val="28"/>
          <w:szCs w:val="28"/>
        </w:rPr>
        <w:t xml:space="preserve"> и образец заявления (приложение № 2 к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стративному регламенту).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форме устной информации по телефонам комитета по образованию и образовательных учреждений (приложение № 1 к настоящему Администрати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ному регламенту);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-путем получения  письменных ответов, в том числе в электронной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ме;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-путем ознакомления с размещенной информацией  на сайтах комитета по образованию,  образовательных учреждений и федеральной государственной информационной системы «Единый государственный портал государственных и муниципальных услуг».</w:t>
      </w:r>
    </w:p>
    <w:p w:rsidR="006B02FE" w:rsidRPr="00373002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" w:name="sub_213"/>
      <w:r>
        <w:rPr>
          <w:rFonts w:ascii="Times New Roman" w:hAnsi="Times New Roman" w:cs="Times New Roman"/>
          <w:sz w:val="28"/>
          <w:szCs w:val="28"/>
        </w:rPr>
        <w:t>1.4.</w:t>
      </w:r>
      <w:r w:rsidRPr="00373002">
        <w:rPr>
          <w:rFonts w:ascii="Times New Roman" w:hAnsi="Times New Roman" w:cs="Times New Roman"/>
          <w:sz w:val="28"/>
          <w:szCs w:val="28"/>
        </w:rPr>
        <w:t xml:space="preserve"> Порядок </w:t>
      </w:r>
      <w:r>
        <w:rPr>
          <w:rFonts w:ascii="Times New Roman" w:hAnsi="Times New Roman" w:cs="Times New Roman"/>
          <w:sz w:val="28"/>
          <w:szCs w:val="28"/>
        </w:rPr>
        <w:t>получения информации заявителем:</w:t>
      </w:r>
    </w:p>
    <w:p w:rsidR="006B02FE" w:rsidRPr="008159BD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5A48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Заявитель получает информацию в</w:t>
      </w:r>
      <w:r w:rsidRPr="00E60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комитете по образованию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606DD">
        <w:rPr>
          <w:rFonts w:ascii="Times New Roman" w:hAnsi="Times New Roman" w:cs="Times New Roman"/>
          <w:sz w:val="28"/>
          <w:szCs w:val="28"/>
        </w:rPr>
        <w:t xml:space="preserve"> м</w:t>
      </w:r>
      <w:r w:rsidRPr="00E606DD">
        <w:rPr>
          <w:rFonts w:ascii="Times New Roman" w:hAnsi="Times New Roman" w:cs="Times New Roman"/>
          <w:sz w:val="28"/>
          <w:szCs w:val="28"/>
        </w:rPr>
        <w:t>у</w:t>
      </w:r>
      <w:r w:rsidRPr="00E606DD">
        <w:rPr>
          <w:rFonts w:ascii="Times New Roman" w:hAnsi="Times New Roman" w:cs="Times New Roman"/>
          <w:sz w:val="28"/>
          <w:szCs w:val="28"/>
        </w:rPr>
        <w:t>ниципальных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E606D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A86522">
        <w:rPr>
          <w:rFonts w:ascii="Times New Roman" w:hAnsi="Times New Roman" w:cs="Times New Roman"/>
          <w:color w:val="000000"/>
          <w:sz w:val="28"/>
          <w:szCs w:val="28"/>
        </w:rPr>
        <w:t>№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1к </w:t>
      </w:r>
      <w:r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тивному регламенту</w:t>
      </w:r>
      <w:r w:rsidRPr="00E606D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 официальном сайте комитета по образованию,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Ульчского муниципального района и на «Едином портале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услуг».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5A4808">
        <w:rPr>
          <w:rFonts w:ascii="Times New Roman" w:hAnsi="Times New Roman" w:cs="Times New Roman"/>
          <w:sz w:val="28"/>
          <w:szCs w:val="28"/>
        </w:rPr>
        <w:t xml:space="preserve">.2. Информация, предоставляемая гражданам о муниципальной услуге, является </w:t>
      </w:r>
      <w:r>
        <w:rPr>
          <w:rFonts w:ascii="Times New Roman" w:hAnsi="Times New Roman" w:cs="Times New Roman"/>
          <w:sz w:val="28"/>
          <w:szCs w:val="28"/>
        </w:rPr>
        <w:t xml:space="preserve">достоверной, </w:t>
      </w:r>
      <w:r w:rsidRPr="005A4808">
        <w:rPr>
          <w:rFonts w:ascii="Times New Roman" w:hAnsi="Times New Roman" w:cs="Times New Roman"/>
          <w:sz w:val="28"/>
          <w:szCs w:val="28"/>
        </w:rPr>
        <w:t>открытой и общедоступной.</w:t>
      </w:r>
    </w:p>
    <w:bookmarkEnd w:id="5"/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4808">
        <w:rPr>
          <w:rFonts w:ascii="Times New Roman" w:hAnsi="Times New Roman" w:cs="Times New Roman"/>
          <w:sz w:val="28"/>
          <w:szCs w:val="28"/>
        </w:rPr>
        <w:t xml:space="preserve">. Для получения информации </w:t>
      </w:r>
      <w:r>
        <w:rPr>
          <w:rFonts w:ascii="Times New Roman" w:hAnsi="Times New Roman" w:cs="Times New Roman"/>
          <w:sz w:val="28"/>
          <w:szCs w:val="28"/>
        </w:rPr>
        <w:t>о зачислении в образовательное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ждение </w:t>
      </w:r>
      <w:r w:rsidRPr="005A4808">
        <w:rPr>
          <w:rFonts w:ascii="Times New Roman" w:hAnsi="Times New Roman" w:cs="Times New Roman"/>
          <w:sz w:val="28"/>
          <w:szCs w:val="28"/>
        </w:rPr>
        <w:t>заинтересованные лица вправе обратиться:</w:t>
      </w:r>
    </w:p>
    <w:p w:rsidR="006B02FE" w:rsidRPr="005A480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в устной </w:t>
      </w:r>
      <w:r>
        <w:rPr>
          <w:rFonts w:ascii="Times New Roman" w:hAnsi="Times New Roman" w:cs="Times New Roman"/>
          <w:sz w:val="28"/>
          <w:szCs w:val="28"/>
        </w:rPr>
        <w:t xml:space="preserve">или письменной </w:t>
      </w:r>
      <w:r w:rsidRPr="005A4808">
        <w:rPr>
          <w:rFonts w:ascii="Times New Roman" w:hAnsi="Times New Roman" w:cs="Times New Roman"/>
          <w:sz w:val="28"/>
          <w:szCs w:val="28"/>
        </w:rPr>
        <w:t xml:space="preserve">форме в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 или </w:t>
      </w:r>
      <w:r w:rsidRPr="005A4808">
        <w:rPr>
          <w:rFonts w:ascii="Times New Roman" w:hAnsi="Times New Roman" w:cs="Times New Roman"/>
          <w:sz w:val="28"/>
          <w:szCs w:val="28"/>
        </w:rPr>
        <w:t>муниципал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ное образовательное учреждение;</w:t>
      </w:r>
    </w:p>
    <w:p w:rsidR="006B02FE" w:rsidRPr="005A480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по телефону в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 или 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учреждение;</w:t>
      </w:r>
    </w:p>
    <w:p w:rsidR="006B02FE" w:rsidRPr="005A480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по адресу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комитета по образованию или </w:t>
      </w:r>
      <w:r w:rsidRPr="005A4808">
        <w:rPr>
          <w:rFonts w:ascii="Times New Roman" w:hAnsi="Times New Roman" w:cs="Times New Roman"/>
          <w:sz w:val="28"/>
          <w:szCs w:val="28"/>
        </w:rPr>
        <w:t xml:space="preserve">муниципального образовательного учреждения; </w:t>
      </w:r>
    </w:p>
    <w:p w:rsidR="006B02FE" w:rsidRPr="005A480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через Интернет-сайт </w:t>
      </w:r>
      <w:r>
        <w:rPr>
          <w:rFonts w:ascii="Times New Roman" w:hAnsi="Times New Roman" w:cs="Times New Roman"/>
          <w:sz w:val="28"/>
          <w:szCs w:val="28"/>
        </w:rPr>
        <w:t xml:space="preserve">комитета по образованию или 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тельного учреждения.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1.4.4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Если информация, полученная в муниципальном образовательном учреждении, не удовлетворяет гражданина, то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5A4808">
        <w:rPr>
          <w:rFonts w:ascii="Times New Roman" w:hAnsi="Times New Roman" w:cs="Times New Roman"/>
          <w:sz w:val="28"/>
          <w:szCs w:val="28"/>
        </w:rPr>
        <w:t xml:space="preserve">вправе в письменном </w:t>
      </w:r>
      <w:r>
        <w:rPr>
          <w:rFonts w:ascii="Times New Roman" w:hAnsi="Times New Roman" w:cs="Times New Roman"/>
          <w:sz w:val="28"/>
          <w:szCs w:val="28"/>
        </w:rPr>
        <w:t xml:space="preserve">или устном </w:t>
      </w:r>
      <w:r w:rsidRPr="005A4808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де, а также в виде электронного документа по электронной почте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</w:t>
      </w:r>
      <w:r w:rsidRPr="005A4808">
        <w:rPr>
          <w:rFonts w:ascii="Times New Roman" w:hAnsi="Times New Roman" w:cs="Times New Roman"/>
          <w:sz w:val="28"/>
          <w:szCs w:val="28"/>
        </w:rPr>
        <w:t>б</w:t>
      </w:r>
      <w:r w:rsidRPr="005A4808">
        <w:rPr>
          <w:rFonts w:ascii="Times New Roman" w:hAnsi="Times New Roman" w:cs="Times New Roman"/>
          <w:sz w:val="28"/>
          <w:szCs w:val="28"/>
        </w:rPr>
        <w:t xml:space="preserve">ратиться в адрес </w:t>
      </w:r>
      <w:r>
        <w:rPr>
          <w:rFonts w:ascii="Times New Roman" w:hAnsi="Times New Roman" w:cs="Times New Roman"/>
          <w:sz w:val="28"/>
          <w:szCs w:val="28"/>
        </w:rPr>
        <w:t>председателя 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 № 1 к Административному регламенту).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Сотрудник, осуществляющий индивидуальное устное информирование, должен принять все необходимые меры для дачи полного ответа на поставле</w:t>
      </w:r>
      <w:r w:rsidRPr="005A4808">
        <w:rPr>
          <w:rFonts w:ascii="Times New Roman" w:hAnsi="Times New Roman" w:cs="Times New Roman"/>
          <w:sz w:val="28"/>
          <w:szCs w:val="28"/>
        </w:rPr>
        <w:t>н</w:t>
      </w:r>
      <w:r w:rsidRPr="005A4808">
        <w:rPr>
          <w:rFonts w:ascii="Times New Roman" w:hAnsi="Times New Roman" w:cs="Times New Roman"/>
          <w:sz w:val="28"/>
          <w:szCs w:val="28"/>
        </w:rPr>
        <w:t>ные вопросы. Время ожидания граждан при индивидуальном устном информ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 xml:space="preserve">ровании не 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может превышать 30 минут. Индивидуальное устное информиров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ние каждого гражданина сотрудник осуществляет не более 15 минут.</w:t>
      </w:r>
      <w:r w:rsidRPr="008E7B49"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>Сотру</w:t>
      </w:r>
      <w:r w:rsidRPr="005A4808">
        <w:rPr>
          <w:rFonts w:ascii="Times New Roman" w:hAnsi="Times New Roman" w:cs="Times New Roman"/>
          <w:sz w:val="28"/>
          <w:szCs w:val="28"/>
        </w:rPr>
        <w:t>д</w:t>
      </w:r>
      <w:r w:rsidRPr="005A4808">
        <w:rPr>
          <w:rFonts w:ascii="Times New Roman" w:hAnsi="Times New Roman" w:cs="Times New Roman"/>
          <w:sz w:val="28"/>
          <w:szCs w:val="28"/>
        </w:rPr>
        <w:t>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ной услуги по телефону, сотрудник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>, а также муниц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 xml:space="preserve">пального образовательного учреждения, сняв трубку, должен представиться: назвать фамилию, имя, отчество, должность, название </w:t>
      </w:r>
      <w:r>
        <w:rPr>
          <w:rFonts w:ascii="Times New Roman" w:hAnsi="Times New Roman" w:cs="Times New Roman"/>
          <w:sz w:val="28"/>
          <w:szCs w:val="28"/>
        </w:rPr>
        <w:t>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или наименование муниципального образовательного учреждения.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В конце информирования сотрудник, осуществляющий прием и консул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тирование, должен кратко подвести итог разговора и перечислить действия, к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торые надо предпринимать (кто именно, когда и что должен сделать).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при обращении граждан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 или 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осуществляется п</w:t>
      </w:r>
      <w:r w:rsidRPr="005A4808"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>тем почтовых отправлений</w:t>
      </w:r>
      <w:r>
        <w:rPr>
          <w:rFonts w:ascii="Times New Roman" w:hAnsi="Times New Roman" w:cs="Times New Roman"/>
          <w:sz w:val="28"/>
          <w:szCs w:val="28"/>
        </w:rPr>
        <w:t xml:space="preserve"> или электронной почты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Обращение, поступившее в комитет по образованию или образовательное учреждение в форме электронн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документа, подлежит рассмотрению в порядке, установленном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тельством. В обращении гражданин в обязательном порядке указывает свои фамилию, имя, отчество (последнее – при наличии), адрес электронной почты, если ответ должен быть направлен в форме электронного документа и почт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 адрес, если ответ должен быть направлен в письменной форме. В случае необходимости в подтверждение своих доводов гражданин прилагает к пис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менному обращению документы и материалы либо их копии.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Ответ направляется в письменном виде </w:t>
      </w:r>
      <w:r>
        <w:rPr>
          <w:rFonts w:ascii="Times New Roman" w:hAnsi="Times New Roman" w:cs="Times New Roman"/>
          <w:sz w:val="28"/>
          <w:szCs w:val="28"/>
        </w:rPr>
        <w:t>и (</w:t>
      </w:r>
      <w:r w:rsidRPr="005A4808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Письменное обращение рассматривается в течение 30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5A4808">
        <w:rPr>
          <w:rFonts w:ascii="Times New Roman" w:hAnsi="Times New Roman" w:cs="Times New Roman"/>
          <w:sz w:val="28"/>
          <w:szCs w:val="28"/>
        </w:rPr>
        <w:t>р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гист</w:t>
      </w:r>
      <w:r>
        <w:rPr>
          <w:rFonts w:ascii="Times New Roman" w:hAnsi="Times New Roman" w:cs="Times New Roman"/>
          <w:sz w:val="28"/>
          <w:szCs w:val="28"/>
        </w:rPr>
        <w:t>рации.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pStyle w:val="Heading1"/>
        <w:numPr>
          <w:ilvl w:val="0"/>
          <w:numId w:val="12"/>
        </w:numPr>
        <w:spacing w:before="0" w:after="0"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Стандарт предоставления государственной услуги 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Pr="00521E4D" w:rsidRDefault="006B02FE" w:rsidP="004E28D1">
      <w:pPr>
        <w:spacing w:line="276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5A4808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B489F">
        <w:rPr>
          <w:rFonts w:ascii="Times New Roman" w:hAnsi="Times New Roman" w:cs="Times New Roman"/>
          <w:color w:val="000000"/>
          <w:sz w:val="28"/>
          <w:szCs w:val="28"/>
        </w:rPr>
        <w:t xml:space="preserve">ачисление в образовательное </w:t>
      </w:r>
      <w:r w:rsidRPr="00521E4D">
        <w:rPr>
          <w:rFonts w:ascii="Times New Roman" w:hAnsi="Times New Roman" w:cs="Times New Roman"/>
          <w:color w:val="000000"/>
          <w:sz w:val="28"/>
          <w:szCs w:val="28"/>
        </w:rPr>
        <w:t>учреждение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21E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02FE" w:rsidRPr="00315CD1" w:rsidRDefault="006B02FE" w:rsidP="004E28D1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21E4D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Pr="00315CD1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учреждения, отве</w:t>
      </w:r>
      <w:r w:rsidRPr="00315CD1">
        <w:rPr>
          <w:rFonts w:ascii="Times New Roman" w:hAnsi="Times New Roman" w:cs="Times New Roman"/>
          <w:sz w:val="28"/>
          <w:szCs w:val="28"/>
        </w:rPr>
        <w:t>т</w:t>
      </w:r>
      <w:r w:rsidRPr="00315CD1">
        <w:rPr>
          <w:rFonts w:ascii="Times New Roman" w:hAnsi="Times New Roman" w:cs="Times New Roman"/>
          <w:sz w:val="28"/>
          <w:szCs w:val="28"/>
        </w:rPr>
        <w:t>ственные за оказание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2FE" w:rsidRDefault="006B02FE" w:rsidP="004E28D1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5A1E19">
        <w:rPr>
          <w:rFonts w:ascii="Times New Roman" w:hAnsi="Times New Roman" w:cs="Times New Roman"/>
          <w:sz w:val="28"/>
          <w:szCs w:val="28"/>
        </w:rPr>
        <w:t>Органом местного самоуправления, ответственным за предоставл</w:t>
      </w:r>
      <w:r>
        <w:rPr>
          <w:rFonts w:ascii="Times New Roman" w:hAnsi="Times New Roman" w:cs="Times New Roman"/>
          <w:sz w:val="28"/>
          <w:szCs w:val="28"/>
        </w:rPr>
        <w:t>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услуги, являе</w:t>
      </w:r>
      <w:r w:rsidRPr="005A1E1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Ульчского муниципального района (далее – комитет  по образованию). </w:t>
      </w:r>
    </w:p>
    <w:p w:rsidR="006B02FE" w:rsidRDefault="006B02FE" w:rsidP="004E28D1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</w:t>
      </w:r>
      <w:r w:rsidRPr="005A1E19">
        <w:rPr>
          <w:rFonts w:ascii="Times New Roman" w:hAnsi="Times New Roman" w:cs="Times New Roman"/>
          <w:sz w:val="28"/>
          <w:szCs w:val="28"/>
        </w:rPr>
        <w:t>ответственным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E19">
        <w:rPr>
          <w:rFonts w:ascii="Times New Roman" w:hAnsi="Times New Roman" w:cs="Times New Roman"/>
          <w:sz w:val="28"/>
          <w:szCs w:val="28"/>
        </w:rPr>
        <w:t xml:space="preserve"> за предоставл</w:t>
      </w:r>
      <w:r>
        <w:rPr>
          <w:rFonts w:ascii="Times New Roman" w:hAnsi="Times New Roman" w:cs="Times New Roman"/>
          <w:sz w:val="28"/>
          <w:szCs w:val="28"/>
        </w:rPr>
        <w:t>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услуги, являю</w:t>
      </w:r>
      <w:r w:rsidRPr="005A1E19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учреждения Ульчского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района:</w:t>
      </w:r>
    </w:p>
    <w:p w:rsidR="006B02FE" w:rsidRPr="005A4808" w:rsidRDefault="006B02FE" w:rsidP="004E28D1">
      <w:pPr>
        <w:tabs>
          <w:tab w:val="left" w:pos="284"/>
          <w:tab w:val="left" w:pos="993"/>
        </w:tabs>
        <w:spacing w:line="276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-муниципальные</w:t>
      </w:r>
      <w:r w:rsidRPr="005A4808">
        <w:rPr>
          <w:rFonts w:ascii="Times New Roman" w:hAnsi="Times New Roman" w:cs="Times New Roman"/>
          <w:snapToGrid w:val="0"/>
          <w:sz w:val="28"/>
          <w:szCs w:val="28"/>
        </w:rPr>
        <w:t xml:space="preserve"> образовательные учреждения для детей дошкольного </w:t>
      </w:r>
      <w:r>
        <w:rPr>
          <w:rFonts w:ascii="Times New Roman" w:hAnsi="Times New Roman" w:cs="Times New Roman"/>
          <w:snapToGrid w:val="0"/>
          <w:sz w:val="28"/>
          <w:szCs w:val="28"/>
        </w:rPr>
        <w:t>и младшего школьного возраста (начальные школы - детские сады);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4808">
        <w:rPr>
          <w:rFonts w:ascii="Times New Roman" w:hAnsi="Times New Roman" w:cs="Times New Roman"/>
          <w:sz w:val="28"/>
          <w:szCs w:val="28"/>
        </w:rPr>
        <w:t>общеобразовательные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(средние и основные 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тельные школы)</w:t>
      </w:r>
      <w:r w:rsidRPr="005A4808">
        <w:rPr>
          <w:rFonts w:ascii="Times New Roman" w:hAnsi="Times New Roman" w:cs="Times New Roman"/>
          <w:sz w:val="28"/>
          <w:szCs w:val="28"/>
        </w:rPr>
        <w:t>;</w:t>
      </w:r>
    </w:p>
    <w:p w:rsidR="006B02FE" w:rsidRPr="005A4808" w:rsidRDefault="006B02FE" w:rsidP="004E28D1">
      <w:pPr>
        <w:tabs>
          <w:tab w:val="left" w:pos="284"/>
          <w:tab w:val="left" w:pos="993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учреждение дополнительного образования детей.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"/>
      <w:bookmarkEnd w:id="6"/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bookmarkEnd w:id="7"/>
      <w:r w:rsidRPr="005A4808">
        <w:rPr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непосредственно регулиру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щих исполнение муниципальной услуги:</w:t>
      </w:r>
      <w:bookmarkStart w:id="8" w:name="sub_1033"/>
      <w:bookmarkStart w:id="9" w:name="sub_1031"/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</w:t>
      </w:r>
      <w:r>
        <w:rPr>
          <w:rFonts w:ascii="Times New Roman" w:hAnsi="Times New Roman" w:cs="Times New Roman"/>
          <w:sz w:val="28"/>
          <w:szCs w:val="28"/>
        </w:rPr>
        <w:t>ации от 10.07.1992 г. № 3266-1 «</w:t>
      </w:r>
      <w:r w:rsidRPr="001C298E">
        <w:rPr>
          <w:rFonts w:ascii="Times New Roman" w:hAnsi="Times New Roman" w:cs="Times New Roman"/>
          <w:sz w:val="28"/>
          <w:szCs w:val="28"/>
        </w:rPr>
        <w:t>Об образов</w:t>
      </w:r>
      <w:r w:rsidRPr="001C29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нии»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«Российской газете» № 172, 31.07.1992 г.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</w:t>
      </w:r>
      <w:r>
        <w:rPr>
          <w:rFonts w:ascii="Times New Roman" w:hAnsi="Times New Roman" w:cs="Times New Roman"/>
          <w:sz w:val="28"/>
          <w:szCs w:val="28"/>
        </w:rPr>
        <w:t xml:space="preserve">ации от 07.02.1992 г. № 2300-1 «О защите прав потребителей»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 «С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брании законодательства РФ», 15.01.1996 № 3, ст. 140</w:t>
      </w:r>
      <w:r w:rsidRPr="001C298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31.05.2002 г. № 62-ФЗ «</w:t>
      </w:r>
      <w:r w:rsidRPr="001C298E">
        <w:rPr>
          <w:rFonts w:ascii="Times New Roman" w:hAnsi="Times New Roman" w:cs="Times New Roman"/>
          <w:sz w:val="28"/>
          <w:szCs w:val="28"/>
        </w:rPr>
        <w:t>О г</w:t>
      </w:r>
      <w:r>
        <w:rPr>
          <w:rFonts w:ascii="Times New Roman" w:hAnsi="Times New Roman" w:cs="Times New Roman"/>
          <w:sz w:val="28"/>
          <w:szCs w:val="28"/>
        </w:rPr>
        <w:t>ражданстве Российской Федерации»</w:t>
      </w:r>
      <w:r w:rsidRPr="001C298E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«Собрании законодательства РФ»,03.06.2002, № 22, ст.2031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Pr="001C298E" w:rsidRDefault="006B02FE" w:rsidP="004E28D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</w:t>
      </w:r>
      <w:r w:rsidRPr="001C298E">
        <w:rPr>
          <w:rFonts w:ascii="Times New Roman" w:hAnsi="Times New Roman" w:cs="Times New Roman"/>
          <w:kern w:val="36"/>
          <w:sz w:val="28"/>
          <w:szCs w:val="28"/>
        </w:rPr>
        <w:t>За</w:t>
      </w:r>
      <w:r>
        <w:rPr>
          <w:rFonts w:ascii="Times New Roman" w:hAnsi="Times New Roman" w:cs="Times New Roman"/>
          <w:kern w:val="36"/>
          <w:sz w:val="28"/>
          <w:szCs w:val="28"/>
        </w:rPr>
        <w:t>кон Российской Федерации от 19.0</w:t>
      </w:r>
      <w:r w:rsidRPr="001C298E">
        <w:rPr>
          <w:rFonts w:ascii="Times New Roman" w:hAnsi="Times New Roman" w:cs="Times New Roman"/>
          <w:kern w:val="36"/>
          <w:sz w:val="28"/>
          <w:szCs w:val="28"/>
        </w:rPr>
        <w:t xml:space="preserve">2.1993 г. № 4530-I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298E">
        <w:rPr>
          <w:rFonts w:ascii="Times New Roman" w:hAnsi="Times New Roman" w:cs="Times New Roman"/>
          <w:sz w:val="28"/>
          <w:szCs w:val="28"/>
        </w:rPr>
        <w:t>О вынужде</w:t>
      </w:r>
      <w:r w:rsidRPr="001C298E">
        <w:rPr>
          <w:rFonts w:ascii="Times New Roman" w:hAnsi="Times New Roman" w:cs="Times New Roman"/>
          <w:sz w:val="28"/>
          <w:szCs w:val="28"/>
        </w:rPr>
        <w:t>н</w:t>
      </w:r>
      <w:r w:rsidRPr="001C298E">
        <w:rPr>
          <w:rFonts w:ascii="Times New Roman" w:hAnsi="Times New Roman" w:cs="Times New Roman"/>
          <w:sz w:val="28"/>
          <w:szCs w:val="28"/>
        </w:rPr>
        <w:t>ных пересе</w:t>
      </w:r>
      <w:r>
        <w:rPr>
          <w:rFonts w:ascii="Times New Roman" w:hAnsi="Times New Roman" w:cs="Times New Roman"/>
          <w:sz w:val="28"/>
          <w:szCs w:val="28"/>
        </w:rPr>
        <w:t xml:space="preserve">ленцах»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</w:t>
      </w:r>
      <w:r w:rsidRPr="00F82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сборнике «Собрании законодательства РФ», 01.03.1993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Default="006B02FE" w:rsidP="004E28D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</w:t>
      </w:r>
      <w:r>
        <w:rPr>
          <w:rFonts w:ascii="Times New Roman" w:hAnsi="Times New Roman" w:cs="Times New Roman"/>
          <w:sz w:val="28"/>
          <w:szCs w:val="28"/>
        </w:rPr>
        <w:t>ации от 25.07.2002 г. № 115-ФЗ «</w:t>
      </w:r>
      <w:r w:rsidRPr="001C298E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C298E">
        <w:rPr>
          <w:rFonts w:ascii="Times New Roman" w:hAnsi="Times New Roman" w:cs="Times New Roman"/>
          <w:sz w:val="28"/>
          <w:szCs w:val="28"/>
        </w:rPr>
        <w:t>вом положении иностранных</w:t>
      </w:r>
      <w:r>
        <w:rPr>
          <w:rFonts w:ascii="Times New Roman" w:hAnsi="Times New Roman" w:cs="Times New Roman"/>
          <w:sz w:val="28"/>
          <w:szCs w:val="28"/>
        </w:rPr>
        <w:t xml:space="preserve"> граждан в Российской Федерации»</w:t>
      </w:r>
      <w:r w:rsidRPr="001C298E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 «Собрание законодательства РФ», 29.07.2002, N 30, ст. 3032;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12.09.2008 г. № 666 «Об утверждении Типового положения о дошкольном образовательном 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реждении»</w:t>
      </w:r>
      <w:r w:rsidRPr="003F1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опубликовано в «Российской газете», N 200, 24.09.2008;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постановление Правительства Российской Фе</w:t>
      </w:r>
      <w:r>
        <w:rPr>
          <w:rFonts w:ascii="Times New Roman" w:hAnsi="Times New Roman" w:cs="Times New Roman"/>
          <w:sz w:val="28"/>
          <w:szCs w:val="28"/>
        </w:rPr>
        <w:t>дерации от 19.03.2001 г. № 196 «</w:t>
      </w:r>
      <w:r w:rsidRPr="001C298E">
        <w:rPr>
          <w:rFonts w:ascii="Times New Roman" w:hAnsi="Times New Roman" w:cs="Times New Roman"/>
          <w:sz w:val="28"/>
          <w:szCs w:val="28"/>
        </w:rPr>
        <w:t>Об утверждении Типового положения об общеобразовательном учре</w:t>
      </w:r>
      <w:r w:rsidRPr="001C298E">
        <w:rPr>
          <w:rFonts w:ascii="Times New Roman" w:hAnsi="Times New Roman" w:cs="Times New Roman"/>
          <w:sz w:val="28"/>
          <w:szCs w:val="28"/>
        </w:rPr>
        <w:t>ж</w:t>
      </w:r>
      <w:r w:rsidRPr="001C298E">
        <w:rPr>
          <w:rFonts w:ascii="Times New Roman" w:hAnsi="Times New Roman" w:cs="Times New Roman"/>
          <w:sz w:val="28"/>
          <w:szCs w:val="28"/>
        </w:rPr>
        <w:t>дении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298E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3F1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опубликовано в сборнике «Собрание законодательства РФ», 26.03.2001, N 13, ст. 1252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 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19.09.1997 г. № 1204 «</w:t>
      </w:r>
      <w:r w:rsidRPr="001C298E">
        <w:rPr>
          <w:rFonts w:ascii="Times New Roman" w:hAnsi="Times New Roman" w:cs="Times New Roman"/>
          <w:sz w:val="28"/>
          <w:szCs w:val="28"/>
        </w:rPr>
        <w:t>Об утверждении Типового положения об образовательном учрежд</w:t>
      </w:r>
      <w:r w:rsidRPr="001C298E">
        <w:rPr>
          <w:rFonts w:ascii="Times New Roman" w:hAnsi="Times New Roman" w:cs="Times New Roman"/>
          <w:sz w:val="28"/>
          <w:szCs w:val="28"/>
        </w:rPr>
        <w:t>е</w:t>
      </w:r>
      <w:r w:rsidRPr="001C298E">
        <w:rPr>
          <w:rFonts w:ascii="Times New Roman" w:hAnsi="Times New Roman" w:cs="Times New Roman"/>
          <w:sz w:val="28"/>
          <w:szCs w:val="28"/>
        </w:rPr>
        <w:t>нии для детей дошкольного и младшего школьного возраста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298E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«Российской газете»,  N 196, 09.10.1997;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298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</w:t>
      </w:r>
      <w:r>
        <w:rPr>
          <w:rFonts w:ascii="Times New Roman" w:hAnsi="Times New Roman" w:cs="Times New Roman"/>
          <w:sz w:val="28"/>
          <w:szCs w:val="28"/>
        </w:rPr>
        <w:t>ерации от 03.11.1994 г. № 1237 «</w:t>
      </w:r>
      <w:r w:rsidRPr="001C298E">
        <w:rPr>
          <w:rFonts w:ascii="Times New Roman" w:hAnsi="Times New Roman" w:cs="Times New Roman"/>
          <w:sz w:val="28"/>
          <w:szCs w:val="28"/>
        </w:rPr>
        <w:t>Об утверждении Типового положения о вечернем (сменном) общео</w:t>
      </w:r>
      <w:r w:rsidRPr="001C298E">
        <w:rPr>
          <w:rFonts w:ascii="Times New Roman" w:hAnsi="Times New Roman" w:cs="Times New Roman"/>
          <w:sz w:val="28"/>
          <w:szCs w:val="28"/>
        </w:rPr>
        <w:t>б</w:t>
      </w:r>
      <w:r w:rsidRPr="001C298E">
        <w:rPr>
          <w:rFonts w:ascii="Times New Roman" w:hAnsi="Times New Roman" w:cs="Times New Roman"/>
          <w:sz w:val="28"/>
          <w:szCs w:val="28"/>
        </w:rPr>
        <w:t>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сборнике «Собрание законодательства РФ», 14.11.1994, N 29, ст. 3050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Pr="00474492" w:rsidRDefault="006B02FE" w:rsidP="004E28D1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74492">
        <w:rPr>
          <w:rFonts w:ascii="Times New Roman" w:hAnsi="Times New Roman" w:cs="Times New Roman"/>
          <w:bCs/>
          <w:sz w:val="28"/>
          <w:szCs w:val="28"/>
        </w:rPr>
        <w:t>- постановление Правительства Российской Федерации от 12.03.1997 г</w:t>
      </w:r>
      <w:r>
        <w:rPr>
          <w:rFonts w:ascii="Times New Roman" w:hAnsi="Times New Roman" w:cs="Times New Roman"/>
          <w:bCs/>
          <w:sz w:val="28"/>
          <w:szCs w:val="28"/>
        </w:rPr>
        <w:t xml:space="preserve"> № 288  «</w:t>
      </w:r>
      <w:r w:rsidRPr="00474492">
        <w:rPr>
          <w:rFonts w:ascii="Times New Roman" w:hAnsi="Times New Roman" w:cs="Times New Roman"/>
          <w:bCs/>
          <w:sz w:val="28"/>
          <w:szCs w:val="28"/>
        </w:rPr>
        <w:t>Об утверждении Типового положения о специальном (коррекционном) образовательном учреждении для обучающихся, воспитанников с ограниче</w:t>
      </w:r>
      <w:r w:rsidRPr="00474492">
        <w:rPr>
          <w:rFonts w:ascii="Times New Roman" w:hAnsi="Times New Roman" w:cs="Times New Roman"/>
          <w:bCs/>
          <w:sz w:val="28"/>
          <w:szCs w:val="28"/>
        </w:rPr>
        <w:t>н</w:t>
      </w:r>
      <w:r w:rsidRPr="00474492">
        <w:rPr>
          <w:rFonts w:ascii="Times New Roman" w:hAnsi="Times New Roman" w:cs="Times New Roman"/>
          <w:bCs/>
          <w:sz w:val="28"/>
          <w:szCs w:val="28"/>
        </w:rPr>
        <w:t>ными возможностями здоровья»  (с изменениями и дополнениями) опублик</w:t>
      </w:r>
      <w:r w:rsidRPr="00474492">
        <w:rPr>
          <w:rFonts w:ascii="Times New Roman" w:hAnsi="Times New Roman" w:cs="Times New Roman"/>
          <w:bCs/>
          <w:sz w:val="28"/>
          <w:szCs w:val="28"/>
        </w:rPr>
        <w:t>о</w:t>
      </w:r>
      <w:r w:rsidRPr="00474492">
        <w:rPr>
          <w:rFonts w:ascii="Times New Roman" w:hAnsi="Times New Roman" w:cs="Times New Roman"/>
          <w:bCs/>
          <w:sz w:val="28"/>
          <w:szCs w:val="28"/>
        </w:rPr>
        <w:t xml:space="preserve">вано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74492"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>йской газете», N 61, 27.03.1997</w:t>
      </w:r>
      <w:r w:rsidRPr="00474492">
        <w:rPr>
          <w:rFonts w:ascii="Times New Roman" w:hAnsi="Times New Roman" w:cs="Times New Roman"/>
          <w:bCs/>
          <w:sz w:val="28"/>
          <w:szCs w:val="28"/>
        </w:rPr>
        <w:t>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b/>
        </w:rPr>
      </w:pPr>
      <w:r w:rsidRPr="00474492">
        <w:rPr>
          <w:rFonts w:ascii="Times New Roman" w:hAnsi="Times New Roman" w:cs="Times New Roman"/>
          <w:sz w:val="28"/>
          <w:szCs w:val="28"/>
        </w:rPr>
        <w:t>- Типовое положение об образовательном учреждении дополнительного образования детей, утвержденным Постановлением Правительства Российской Федерации от 07.03.1995 N 233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сборнике «</w:t>
      </w:r>
      <w:r w:rsidRPr="00474492">
        <w:rPr>
          <w:rFonts w:ascii="Times New Roman" w:hAnsi="Times New Roman" w:cs="Times New Roman"/>
          <w:bCs/>
          <w:sz w:val="28"/>
          <w:szCs w:val="28"/>
        </w:rPr>
        <w:t>Собрание законод</w:t>
      </w:r>
      <w:r w:rsidRPr="00474492">
        <w:rPr>
          <w:rFonts w:ascii="Times New Roman" w:hAnsi="Times New Roman" w:cs="Times New Roman"/>
          <w:bCs/>
          <w:sz w:val="28"/>
          <w:szCs w:val="28"/>
        </w:rPr>
        <w:t>а</w:t>
      </w:r>
      <w:r w:rsidRPr="00474492">
        <w:rPr>
          <w:rFonts w:ascii="Times New Roman" w:hAnsi="Times New Roman" w:cs="Times New Roman"/>
          <w:bCs/>
          <w:sz w:val="28"/>
          <w:szCs w:val="28"/>
        </w:rPr>
        <w:t>тельства РФ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474492">
        <w:rPr>
          <w:rFonts w:ascii="Times New Roman" w:hAnsi="Times New Roman" w:cs="Times New Roman"/>
          <w:bCs/>
          <w:sz w:val="28"/>
          <w:szCs w:val="28"/>
        </w:rPr>
        <w:t>, 20.03.1995, N 12, ст. 1053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21E30">
        <w:rPr>
          <w:rFonts w:ascii="Times New Roman" w:hAnsi="Times New Roman" w:cs="Times New Roman"/>
          <w:sz w:val="28"/>
          <w:szCs w:val="28"/>
        </w:rPr>
        <w:t>- приказ Министерства образования Российской Федерации от 23 июня</w:t>
      </w:r>
      <w:r>
        <w:rPr>
          <w:rFonts w:ascii="Times New Roman" w:hAnsi="Times New Roman" w:cs="Times New Roman"/>
          <w:sz w:val="28"/>
          <w:szCs w:val="28"/>
        </w:rPr>
        <w:t xml:space="preserve"> 2000 года № 1884 «</w:t>
      </w:r>
      <w:r w:rsidRPr="001C298E">
        <w:rPr>
          <w:rFonts w:ascii="Times New Roman" w:hAnsi="Times New Roman" w:cs="Times New Roman"/>
          <w:sz w:val="28"/>
          <w:szCs w:val="28"/>
        </w:rPr>
        <w:t>Об утверждении Положения о получении общего образов</w:t>
      </w:r>
      <w:r w:rsidRPr="001C298E">
        <w:rPr>
          <w:rFonts w:ascii="Times New Roman" w:hAnsi="Times New Roman" w:cs="Times New Roman"/>
          <w:sz w:val="28"/>
          <w:szCs w:val="28"/>
        </w:rPr>
        <w:t>а</w:t>
      </w:r>
      <w:r w:rsidRPr="001C298E">
        <w:rPr>
          <w:rFonts w:ascii="Times New Roman" w:hAnsi="Times New Roman" w:cs="Times New Roman"/>
          <w:sz w:val="28"/>
          <w:szCs w:val="28"/>
        </w:rPr>
        <w:t>ния в форме экстерната</w:t>
      </w:r>
      <w:r>
        <w:rPr>
          <w:rFonts w:ascii="Times New Roman" w:hAnsi="Times New Roman" w:cs="Times New Roman"/>
          <w:sz w:val="28"/>
          <w:szCs w:val="28"/>
        </w:rPr>
        <w:t xml:space="preserve">» (с изменениями и дополнениями) опубликован в </w:t>
      </w:r>
      <w:r w:rsidRPr="0047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7964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D7964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е», N 131, 07.07.2000;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0" w:name="sub_10111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 информационное письмо Министерства образования  Российской Фед</w:t>
      </w:r>
      <w:r w:rsidRPr="001C298E">
        <w:rPr>
          <w:rFonts w:ascii="Times New Roman" w:hAnsi="Times New Roman" w:cs="Times New Roman"/>
          <w:sz w:val="28"/>
          <w:szCs w:val="28"/>
        </w:rPr>
        <w:t>е</w:t>
      </w:r>
      <w:r w:rsidRPr="001C298E">
        <w:rPr>
          <w:rFonts w:ascii="Times New Roman" w:hAnsi="Times New Roman" w:cs="Times New Roman"/>
          <w:sz w:val="28"/>
          <w:szCs w:val="28"/>
        </w:rPr>
        <w:t>рации  от 21.</w:t>
      </w:r>
      <w:r>
        <w:rPr>
          <w:rFonts w:ascii="Times New Roman" w:hAnsi="Times New Roman" w:cs="Times New Roman"/>
          <w:sz w:val="28"/>
          <w:szCs w:val="28"/>
        </w:rPr>
        <w:t>03.2003 г. № 03-51- 57ин/13-03 «</w:t>
      </w:r>
      <w:r w:rsidRPr="001C298E">
        <w:rPr>
          <w:rFonts w:ascii="Times New Roman" w:hAnsi="Times New Roman" w:cs="Times New Roman"/>
          <w:sz w:val="28"/>
          <w:szCs w:val="28"/>
        </w:rPr>
        <w:t>Рекомендации по организации приема в первый класс</w:t>
      </w:r>
      <w:r>
        <w:rPr>
          <w:rFonts w:ascii="Times New Roman" w:hAnsi="Times New Roman" w:cs="Times New Roman"/>
          <w:sz w:val="28"/>
          <w:szCs w:val="28"/>
        </w:rPr>
        <w:t>» опубликовано в журнале «Вестник образования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сии», N 9, 2003;</w:t>
      </w:r>
    </w:p>
    <w:p w:rsidR="006B02FE" w:rsidRPr="001C298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 письмо Министерства образования Российской Федерации от 14.07.2003 г. № 27/2967-6 (Инструктивное пи</w:t>
      </w:r>
      <w:r>
        <w:rPr>
          <w:rFonts w:ascii="Times New Roman" w:hAnsi="Times New Roman" w:cs="Times New Roman"/>
          <w:sz w:val="28"/>
          <w:szCs w:val="28"/>
        </w:rPr>
        <w:t>сьмо «</w:t>
      </w:r>
      <w:r w:rsidRPr="001C298E">
        <w:rPr>
          <w:rFonts w:ascii="Times New Roman" w:hAnsi="Times New Roman" w:cs="Times New Roman"/>
          <w:sz w:val="28"/>
          <w:szCs w:val="28"/>
        </w:rPr>
        <w:t>О психолого</w:t>
      </w:r>
      <w:r>
        <w:rPr>
          <w:rFonts w:ascii="Times New Roman" w:hAnsi="Times New Roman" w:cs="Times New Roman"/>
          <w:sz w:val="28"/>
          <w:szCs w:val="28"/>
        </w:rPr>
        <w:t>-медико-педагогической комиссии»</w:t>
      </w:r>
      <w:r w:rsidRPr="001C29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газете «Первое сентября» № 03/2004 г.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Информация о плате (или ее отсутствии) за предоставление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услуги: п</w:t>
      </w:r>
      <w:r w:rsidRPr="004D6718">
        <w:rPr>
          <w:rFonts w:ascii="Times New Roman" w:hAnsi="Times New Roman" w:cs="Times New Roman"/>
          <w:color w:val="000000"/>
          <w:spacing w:val="-8"/>
          <w:sz w:val="28"/>
          <w:szCs w:val="28"/>
        </w:rPr>
        <w:t>редоставление муниципальной услуги является бесплатным для заявителей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Pr="00D3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Описание конечных результатов оказания муниципальной услуги: </w:t>
      </w:r>
    </w:p>
    <w:bookmarkEnd w:id="10"/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приказ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образовательному учреждению </w:t>
      </w:r>
      <w:r w:rsidRPr="005A4808">
        <w:rPr>
          <w:rFonts w:ascii="Times New Roman" w:hAnsi="Times New Roman" w:cs="Times New Roman"/>
          <w:sz w:val="28"/>
          <w:szCs w:val="28"/>
        </w:rPr>
        <w:t>о зачислении несовершенн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летнего ребенка 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3C2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дополнительного образования детей;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4808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образовательному учреждению </w:t>
      </w:r>
      <w:r w:rsidRPr="005A4808">
        <w:rPr>
          <w:rFonts w:ascii="Times New Roman" w:hAnsi="Times New Roman" w:cs="Times New Roman"/>
          <w:sz w:val="28"/>
          <w:szCs w:val="28"/>
        </w:rPr>
        <w:t>о зачислении совершенноле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него </w:t>
      </w:r>
      <w:r>
        <w:rPr>
          <w:rFonts w:ascii="Times New Roman" w:hAnsi="Times New Roman" w:cs="Times New Roman"/>
          <w:sz w:val="28"/>
          <w:szCs w:val="28"/>
        </w:rPr>
        <w:t xml:space="preserve">гражданина, </w:t>
      </w:r>
      <w:r>
        <w:rPr>
          <w:rFonts w:ascii="Times New Roman" w:hAnsi="Times New Roman" w:cs="Times New Roman"/>
          <w:color w:val="000000"/>
          <w:sz w:val="28"/>
          <w:szCs w:val="28"/>
        </w:rPr>
        <w:t>желающего освоить образовательные программы среднего (полного) общего образования;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-отказ в предоставлении муниципальной услуги в соответствии с п. 2.9.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 Срок предоставления муниципальной  услуги.</w:t>
      </w:r>
    </w:p>
    <w:p w:rsidR="006B02FE" w:rsidRPr="00FB3837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3837">
        <w:rPr>
          <w:rFonts w:ascii="Times New Roman" w:hAnsi="Times New Roman" w:cs="Times New Roman"/>
          <w:sz w:val="28"/>
          <w:szCs w:val="28"/>
        </w:rPr>
        <w:t>Сроки исполнения муниципальной услуги определяются в соответствии с действующим законодательством и нормативно-правовыми актами органов м</w:t>
      </w:r>
      <w:r w:rsidRPr="00FB3837">
        <w:rPr>
          <w:rFonts w:ascii="Times New Roman" w:hAnsi="Times New Roman" w:cs="Times New Roman"/>
          <w:sz w:val="28"/>
          <w:szCs w:val="28"/>
        </w:rPr>
        <w:t>е</w:t>
      </w:r>
      <w:r w:rsidRPr="00FB3837">
        <w:rPr>
          <w:rFonts w:ascii="Times New Roman" w:hAnsi="Times New Roman" w:cs="Times New Roman"/>
          <w:sz w:val="28"/>
          <w:szCs w:val="28"/>
        </w:rPr>
        <w:t>стного самоуправления.</w:t>
      </w:r>
      <w:r>
        <w:rPr>
          <w:rFonts w:ascii="Times New Roman" w:hAnsi="Times New Roman" w:cs="Times New Roman"/>
          <w:sz w:val="28"/>
          <w:szCs w:val="28"/>
        </w:rPr>
        <w:t xml:space="preserve"> Письменное обращение рассматривается в течение 30 дней со дня регистрации письменного обращения. 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1" w:name="sub_227"/>
      <w:bookmarkStart w:id="12" w:name="sub_221"/>
      <w:bookmarkStart w:id="13" w:name="sub_25"/>
      <w:r>
        <w:rPr>
          <w:rFonts w:ascii="Times New Roman" w:hAnsi="Times New Roman" w:cs="Times New Roman"/>
          <w:sz w:val="28"/>
          <w:szCs w:val="28"/>
        </w:rPr>
        <w:t>Решение о зачислении в об</w:t>
      </w:r>
      <w:r w:rsidRPr="005A4808">
        <w:rPr>
          <w:rFonts w:ascii="Times New Roman" w:hAnsi="Times New Roman" w:cs="Times New Roman"/>
          <w:sz w:val="28"/>
          <w:szCs w:val="28"/>
        </w:rPr>
        <w:t>разовательное учреждение должно быть пр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>нято по результатам рассмотрения заявления о приеме в образовательное учр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ждение и иных представленных гражданином документов до 30 августа</w:t>
      </w:r>
      <w:r>
        <w:rPr>
          <w:rFonts w:ascii="Times New Roman" w:hAnsi="Times New Roman" w:cs="Times New Roman"/>
          <w:sz w:val="28"/>
          <w:szCs w:val="28"/>
        </w:rPr>
        <w:t xml:space="preserve"> тек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щего года (для учреждений дополнительного образования до 15 сентября),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для поступивших в течение учебного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 3 дней с момента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обращ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ния.</w:t>
      </w:r>
      <w:bookmarkEnd w:id="11"/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4" w:name="sub_222"/>
      <w:bookmarkEnd w:id="12"/>
      <w:r w:rsidRPr="00923154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231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 необходимых документов для получения муниципальной услуги.</w:t>
      </w:r>
    </w:p>
    <w:bookmarkEnd w:id="14"/>
    <w:p w:rsidR="006B02FE" w:rsidRPr="004D671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 граждан в образовательное учреждение осуществляется по 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ному заявлению родителей (законных представителей) ребенка при предъявл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документа, удостоверяющего личность, либо по</w:t>
      </w:r>
      <w:r w:rsidRPr="00A7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личному заявлению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вершеннолетнего гражданина. В заявлении указываются следующие сведения: фамилия, имя, отчество (последнее – при наличии) несовершеннолетнего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бенка или гражданина, дата и место рождения, фамилия, имя, отчество (п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следнее – при наличии) родителей (законных представителей) несовершенн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летнего ребенка. К  заявлению о приеме в обр</w:t>
      </w:r>
      <w:r w:rsidRPr="004D6718">
        <w:rPr>
          <w:rFonts w:ascii="Times New Roman" w:hAnsi="Times New Roman" w:cs="Times New Roman"/>
          <w:sz w:val="28"/>
          <w:szCs w:val="28"/>
        </w:rPr>
        <w:t>азовательное учреждение</w:t>
      </w:r>
      <w:r w:rsidRPr="00751897">
        <w:rPr>
          <w:rFonts w:ascii="Times New Roman" w:hAnsi="Times New Roman" w:cs="Times New Roman"/>
          <w:sz w:val="28"/>
          <w:szCs w:val="28"/>
        </w:rPr>
        <w:t xml:space="preserve"> </w:t>
      </w:r>
      <w:r w:rsidRPr="004D6718">
        <w:rPr>
          <w:rFonts w:ascii="Times New Roman" w:hAnsi="Times New Roman" w:cs="Times New Roman"/>
          <w:sz w:val="28"/>
          <w:szCs w:val="28"/>
        </w:rPr>
        <w:t>по о</w:t>
      </w:r>
      <w:r w:rsidRPr="004D6718">
        <w:rPr>
          <w:rFonts w:ascii="Times New Roman" w:hAnsi="Times New Roman" w:cs="Times New Roman"/>
          <w:sz w:val="28"/>
          <w:szCs w:val="28"/>
        </w:rPr>
        <w:t>ч</w:t>
      </w:r>
      <w:r w:rsidRPr="004D6718">
        <w:rPr>
          <w:rFonts w:ascii="Times New Roman" w:hAnsi="Times New Roman" w:cs="Times New Roman"/>
          <w:sz w:val="28"/>
          <w:szCs w:val="28"/>
        </w:rPr>
        <w:t>ной форме обуч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4D6718">
        <w:rPr>
          <w:rFonts w:ascii="Times New Roman" w:hAnsi="Times New Roman" w:cs="Times New Roman"/>
          <w:sz w:val="28"/>
          <w:szCs w:val="28"/>
        </w:rPr>
        <w:t xml:space="preserve"> прилагаются следующие документы: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оригинал и ксеро</w:t>
      </w:r>
      <w:r w:rsidRPr="004D6718">
        <w:rPr>
          <w:rFonts w:ascii="Times New Roman" w:hAnsi="Times New Roman" w:cs="Times New Roman"/>
          <w:sz w:val="28"/>
          <w:szCs w:val="28"/>
        </w:rPr>
        <w:t>копия свидетельства о рождении ребенка (паспорта) (для з</w:t>
      </w:r>
      <w:r w:rsidRPr="004D6718">
        <w:rPr>
          <w:rFonts w:ascii="Times New Roman" w:hAnsi="Times New Roman" w:cs="Times New Roman"/>
          <w:sz w:val="28"/>
          <w:szCs w:val="28"/>
        </w:rPr>
        <w:t>а</w:t>
      </w:r>
      <w:r w:rsidRPr="004D6718">
        <w:rPr>
          <w:rFonts w:ascii="Times New Roman" w:hAnsi="Times New Roman" w:cs="Times New Roman"/>
          <w:sz w:val="28"/>
          <w:szCs w:val="28"/>
        </w:rPr>
        <w:t xml:space="preserve">числения в 1, 10 классы); </w:t>
      </w:r>
    </w:p>
    <w:p w:rsidR="006B02FE" w:rsidRPr="004D671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-оригинал и ксерокопия свидетельства о регистрации по месту жительства на закрепленной территории;</w:t>
      </w:r>
    </w:p>
    <w:p w:rsidR="006B02FE" w:rsidRPr="004D671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личное дело учащегося (для поступающих в порядке перевода);</w:t>
      </w:r>
    </w:p>
    <w:p w:rsidR="006B02FE" w:rsidRPr="004D671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документ государственного образца об основном общем образовании </w:t>
      </w:r>
      <w:r w:rsidRPr="004D6718">
        <w:rPr>
          <w:rFonts w:ascii="Times New Roman" w:hAnsi="Times New Roman" w:cs="Times New Roman"/>
          <w:sz w:val="28"/>
          <w:szCs w:val="28"/>
        </w:rPr>
        <w:t>(для п</w:t>
      </w:r>
      <w:r w:rsidRPr="004D6718">
        <w:rPr>
          <w:rFonts w:ascii="Times New Roman" w:hAnsi="Times New Roman" w:cs="Times New Roman"/>
          <w:sz w:val="28"/>
          <w:szCs w:val="28"/>
        </w:rPr>
        <w:t>о</w:t>
      </w:r>
      <w:r w:rsidRPr="004D6718">
        <w:rPr>
          <w:rFonts w:ascii="Times New Roman" w:hAnsi="Times New Roman" w:cs="Times New Roman"/>
          <w:sz w:val="28"/>
          <w:szCs w:val="28"/>
        </w:rPr>
        <w:t xml:space="preserve">ступающих </w:t>
      </w:r>
      <w:r>
        <w:rPr>
          <w:rFonts w:ascii="Times New Roman" w:hAnsi="Times New Roman" w:cs="Times New Roman"/>
          <w:sz w:val="28"/>
          <w:szCs w:val="28"/>
        </w:rPr>
        <w:t>в образовательное учреждение на ступень среднего (полного)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щего образования</w:t>
      </w:r>
      <w:r w:rsidRPr="004D6718">
        <w:rPr>
          <w:rFonts w:ascii="Times New Roman" w:hAnsi="Times New Roman" w:cs="Times New Roman"/>
          <w:sz w:val="28"/>
          <w:szCs w:val="28"/>
        </w:rPr>
        <w:t>);</w:t>
      </w:r>
    </w:p>
    <w:p w:rsidR="006B02FE" w:rsidRDefault="006B02FE" w:rsidP="00E1654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(законным представителям) ребенка с целью создания в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зовательном учреждении условий для сохранения детского здоровья рекоме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дуется</w:t>
      </w: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Pr="004D671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D6718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D6718">
        <w:rPr>
          <w:rFonts w:ascii="Times New Roman" w:hAnsi="Times New Roman" w:cs="Times New Roman"/>
          <w:sz w:val="28"/>
          <w:szCs w:val="28"/>
        </w:rPr>
        <w:t xml:space="preserve"> ребенка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4D6718">
        <w:rPr>
          <w:rFonts w:ascii="Times New Roman" w:hAnsi="Times New Roman" w:cs="Times New Roman"/>
          <w:sz w:val="28"/>
          <w:szCs w:val="28"/>
        </w:rPr>
        <w:t>заключение муниц</w:t>
      </w:r>
      <w:r w:rsidRPr="004D6718">
        <w:rPr>
          <w:rFonts w:ascii="Times New Roman" w:hAnsi="Times New Roman" w:cs="Times New Roman"/>
          <w:sz w:val="28"/>
          <w:szCs w:val="28"/>
        </w:rPr>
        <w:t>и</w:t>
      </w:r>
      <w:r w:rsidRPr="004D6718">
        <w:rPr>
          <w:rFonts w:ascii="Times New Roman" w:hAnsi="Times New Roman" w:cs="Times New Roman"/>
          <w:sz w:val="28"/>
          <w:szCs w:val="28"/>
        </w:rPr>
        <w:t>пальной психолого-медико-педагогической комиссии (для зачисления в спец</w:t>
      </w:r>
      <w:r w:rsidRPr="004D6718">
        <w:rPr>
          <w:rFonts w:ascii="Times New Roman" w:hAnsi="Times New Roman" w:cs="Times New Roman"/>
          <w:sz w:val="28"/>
          <w:szCs w:val="28"/>
        </w:rPr>
        <w:t>и</w:t>
      </w:r>
      <w:r w:rsidRPr="004D6718">
        <w:rPr>
          <w:rFonts w:ascii="Times New Roman" w:hAnsi="Times New Roman" w:cs="Times New Roman"/>
          <w:sz w:val="28"/>
          <w:szCs w:val="28"/>
        </w:rPr>
        <w:t xml:space="preserve">альные (коррекционные) классы </w:t>
      </w:r>
      <w:r w:rsidRPr="004D671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26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вида).</w:t>
      </w:r>
    </w:p>
    <w:p w:rsidR="006B02FE" w:rsidRPr="004D6718" w:rsidRDefault="006B02FE" w:rsidP="00E1654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 может осуществлять прием указанных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явлений в форме электронного документа с использованием информационно-телекоммуникационных сетей общего пользования.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D6718">
        <w:rPr>
          <w:rFonts w:ascii="Times New Roman" w:hAnsi="Times New Roman" w:cs="Times New Roman"/>
          <w:sz w:val="28"/>
          <w:szCs w:val="28"/>
        </w:rPr>
        <w:t>ля освоения образовательных программ в формах очно-заочной, зао</w:t>
      </w:r>
      <w:r w:rsidRPr="004D6718">
        <w:rPr>
          <w:rFonts w:ascii="Times New Roman" w:hAnsi="Times New Roman" w:cs="Times New Roman"/>
          <w:sz w:val="28"/>
          <w:szCs w:val="28"/>
        </w:rPr>
        <w:t>ч</w:t>
      </w:r>
      <w:r w:rsidRPr="004D6718">
        <w:rPr>
          <w:rFonts w:ascii="Times New Roman" w:hAnsi="Times New Roman" w:cs="Times New Roman"/>
          <w:sz w:val="28"/>
          <w:szCs w:val="28"/>
        </w:rPr>
        <w:t>ной, экстерната</w:t>
      </w:r>
      <w:r>
        <w:rPr>
          <w:rFonts w:ascii="Times New Roman" w:hAnsi="Times New Roman" w:cs="Times New Roman"/>
          <w:sz w:val="28"/>
          <w:szCs w:val="28"/>
        </w:rPr>
        <w:t xml:space="preserve"> необходимы следующие документы</w:t>
      </w:r>
      <w:r w:rsidRPr="004D67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02FE" w:rsidRPr="004D6718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-личное заявление или заявление родителей (законных представителей) нес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вершеннолетних;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государственный документ установленного образца</w:t>
      </w:r>
      <w:r w:rsidRPr="004D6718">
        <w:rPr>
          <w:rFonts w:ascii="Times New Roman" w:hAnsi="Times New Roman" w:cs="Times New Roman"/>
          <w:sz w:val="28"/>
          <w:szCs w:val="28"/>
        </w:rPr>
        <w:t xml:space="preserve"> об основном общем обр</w:t>
      </w:r>
      <w:r w:rsidRPr="004D6718">
        <w:rPr>
          <w:rFonts w:ascii="Times New Roman" w:hAnsi="Times New Roman" w:cs="Times New Roman"/>
          <w:sz w:val="28"/>
          <w:szCs w:val="28"/>
        </w:rPr>
        <w:t>а</w:t>
      </w:r>
      <w:r w:rsidRPr="004D6718">
        <w:rPr>
          <w:rFonts w:ascii="Times New Roman" w:hAnsi="Times New Roman" w:cs="Times New Roman"/>
          <w:sz w:val="28"/>
          <w:szCs w:val="28"/>
        </w:rPr>
        <w:t>зовании (свидетельство</w:t>
      </w:r>
      <w:r>
        <w:rPr>
          <w:rFonts w:ascii="Times New Roman" w:hAnsi="Times New Roman" w:cs="Times New Roman"/>
          <w:sz w:val="28"/>
          <w:szCs w:val="28"/>
        </w:rPr>
        <w:t xml:space="preserve"> о неполном среднем образовании) или </w:t>
      </w:r>
      <w:r w:rsidRPr="00333771">
        <w:rPr>
          <w:rFonts w:ascii="Times New Roman" w:hAnsi="Times New Roman" w:cs="Times New Roman"/>
          <w:sz w:val="28"/>
          <w:szCs w:val="28"/>
        </w:rPr>
        <w:t>сведений о пр</w:t>
      </w:r>
      <w:r w:rsidRPr="00333771">
        <w:rPr>
          <w:rFonts w:ascii="Times New Roman" w:hAnsi="Times New Roman" w:cs="Times New Roman"/>
          <w:sz w:val="28"/>
          <w:szCs w:val="28"/>
        </w:rPr>
        <w:t>о</w:t>
      </w:r>
      <w:r w:rsidRPr="00333771">
        <w:rPr>
          <w:rFonts w:ascii="Times New Roman" w:hAnsi="Times New Roman" w:cs="Times New Roman"/>
          <w:sz w:val="28"/>
          <w:szCs w:val="28"/>
        </w:rPr>
        <w:t>межуточной аттестации из общеобразовательных учреждений, справки из обр</w:t>
      </w:r>
      <w:r w:rsidRPr="00333771">
        <w:rPr>
          <w:rFonts w:ascii="Times New Roman" w:hAnsi="Times New Roman" w:cs="Times New Roman"/>
          <w:sz w:val="28"/>
          <w:szCs w:val="28"/>
        </w:rPr>
        <w:t>а</w:t>
      </w:r>
      <w:r w:rsidRPr="00333771">
        <w:rPr>
          <w:rFonts w:ascii="Times New Roman" w:hAnsi="Times New Roman" w:cs="Times New Roman"/>
          <w:sz w:val="28"/>
          <w:szCs w:val="28"/>
        </w:rPr>
        <w:t>зовательных учреждений начального или среднего профессионального образ</w:t>
      </w:r>
      <w:r w:rsidRPr="00333771">
        <w:rPr>
          <w:rFonts w:ascii="Times New Roman" w:hAnsi="Times New Roman" w:cs="Times New Roman"/>
          <w:sz w:val="28"/>
          <w:szCs w:val="28"/>
        </w:rPr>
        <w:t>о</w:t>
      </w:r>
      <w:r w:rsidRPr="00333771">
        <w:rPr>
          <w:rFonts w:ascii="Times New Roman" w:hAnsi="Times New Roman" w:cs="Times New Roman"/>
          <w:sz w:val="28"/>
          <w:szCs w:val="28"/>
        </w:rPr>
        <w:t>вания с указанием часов, прослушанных по общеобразовательным предметам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3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FE" w:rsidRDefault="006B02FE" w:rsidP="004E28D1">
      <w:pPr>
        <w:spacing w:line="276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E05A6F">
        <w:rPr>
          <w:rFonts w:ascii="Times New Roman" w:hAnsi="Times New Roman" w:cs="Times New Roman"/>
          <w:sz w:val="28"/>
          <w:szCs w:val="28"/>
        </w:rPr>
        <w:t xml:space="preserve">Лица, не имеющие указанных документов, </w:t>
      </w:r>
      <w:r>
        <w:rPr>
          <w:rFonts w:ascii="Times New Roman" w:hAnsi="Times New Roman" w:cs="Times New Roman"/>
          <w:sz w:val="28"/>
          <w:szCs w:val="28"/>
        </w:rPr>
        <w:t>зачисляются в 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ное учреждение </w:t>
      </w:r>
      <w:r w:rsidRPr="00E05A6F">
        <w:rPr>
          <w:rFonts w:ascii="Times New Roman" w:hAnsi="Times New Roman" w:cs="Times New Roman"/>
          <w:sz w:val="28"/>
          <w:szCs w:val="28"/>
        </w:rPr>
        <w:t xml:space="preserve"> по их заявлению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02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последующим проведением аттестации </w:t>
      </w:r>
      <w:r w:rsidRPr="00333771">
        <w:rPr>
          <w:rFonts w:ascii="Times New Roman" w:hAnsi="Times New Roman" w:cs="Times New Roman"/>
          <w:sz w:val="28"/>
          <w:szCs w:val="28"/>
        </w:rPr>
        <w:t>специалистами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2FE" w:rsidRDefault="006B02FE" w:rsidP="004E28D1">
      <w:pPr>
        <w:spacing w:line="276" w:lineRule="auto"/>
        <w:ind w:firstLine="705"/>
        <w:rPr>
          <w:rFonts w:ascii="Times New Roman" w:hAnsi="Times New Roman" w:cs="Times New Roman"/>
          <w:color w:val="339966"/>
          <w:sz w:val="28"/>
          <w:szCs w:val="28"/>
        </w:rPr>
      </w:pPr>
      <w:r w:rsidRPr="00E05A6F">
        <w:rPr>
          <w:rFonts w:ascii="Times New Roman" w:hAnsi="Times New Roman" w:cs="Times New Roman"/>
          <w:sz w:val="28"/>
          <w:szCs w:val="28"/>
        </w:rPr>
        <w:t>Лица, перешедшие из других образовательных учреждений, могут пр</w:t>
      </w:r>
      <w:r w:rsidRPr="00E05A6F">
        <w:rPr>
          <w:rFonts w:ascii="Times New Roman" w:hAnsi="Times New Roman" w:cs="Times New Roman"/>
          <w:sz w:val="28"/>
          <w:szCs w:val="28"/>
        </w:rPr>
        <w:t>и</w:t>
      </w:r>
      <w:r w:rsidRPr="00E05A6F">
        <w:rPr>
          <w:rFonts w:ascii="Times New Roman" w:hAnsi="Times New Roman" w:cs="Times New Roman"/>
          <w:sz w:val="28"/>
          <w:szCs w:val="28"/>
        </w:rPr>
        <w:t>ниматься в соответствующий класс в течение учебного года с учетом пройде</w:t>
      </w:r>
      <w:r w:rsidRPr="00E05A6F">
        <w:rPr>
          <w:rFonts w:ascii="Times New Roman" w:hAnsi="Times New Roman" w:cs="Times New Roman"/>
          <w:sz w:val="28"/>
          <w:szCs w:val="28"/>
        </w:rPr>
        <w:t>н</w:t>
      </w:r>
      <w:r w:rsidRPr="00E05A6F">
        <w:rPr>
          <w:rFonts w:ascii="Times New Roman" w:hAnsi="Times New Roman" w:cs="Times New Roman"/>
          <w:sz w:val="28"/>
          <w:szCs w:val="28"/>
        </w:rPr>
        <w:t>ного ими программного материала.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5" w:name="sub_232"/>
      <w:r w:rsidRPr="005A4808">
        <w:rPr>
          <w:rFonts w:ascii="Times New Roman" w:hAnsi="Times New Roman" w:cs="Times New Roman"/>
          <w:sz w:val="28"/>
          <w:szCs w:val="28"/>
        </w:rPr>
        <w:t xml:space="preserve">Копии документов должны быть заверены в установленном порядке или могут заверяться работником муниципального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5A4808">
        <w:rPr>
          <w:rFonts w:ascii="Times New Roman" w:hAnsi="Times New Roman" w:cs="Times New Roman"/>
          <w:sz w:val="28"/>
          <w:szCs w:val="28"/>
        </w:rPr>
        <w:t>образовательного учрежд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ния при сличении их с оригиналом.</w:t>
      </w:r>
    </w:p>
    <w:p w:rsidR="006B02FE" w:rsidRPr="00AA0EE0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6" w:name="sub_233"/>
      <w:r w:rsidRPr="00AA0EE0">
        <w:rPr>
          <w:rFonts w:ascii="Times New Roman" w:hAnsi="Times New Roman" w:cs="Times New Roman"/>
          <w:sz w:val="28"/>
          <w:szCs w:val="28"/>
        </w:rPr>
        <w:t>Прием детей из семей беженцев и вынужденных переселенцев, при нал</w:t>
      </w:r>
      <w:r w:rsidRPr="00AA0EE0">
        <w:rPr>
          <w:rFonts w:ascii="Times New Roman" w:hAnsi="Times New Roman" w:cs="Times New Roman"/>
          <w:sz w:val="28"/>
          <w:szCs w:val="28"/>
        </w:rPr>
        <w:t>и</w:t>
      </w:r>
      <w:r w:rsidRPr="00AA0EE0">
        <w:rPr>
          <w:rFonts w:ascii="Times New Roman" w:hAnsi="Times New Roman" w:cs="Times New Roman"/>
          <w:sz w:val="28"/>
          <w:szCs w:val="28"/>
        </w:rPr>
        <w:t>чии документов, подтверждающих их статус, может осуществляться на основ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нии записи детей в паспорте родителей (законных представителей) и их пис</w:t>
      </w:r>
      <w:r w:rsidRPr="00AA0EE0">
        <w:rPr>
          <w:rFonts w:ascii="Times New Roman" w:hAnsi="Times New Roman" w:cs="Times New Roman"/>
          <w:sz w:val="28"/>
          <w:szCs w:val="28"/>
        </w:rPr>
        <w:t>ь</w:t>
      </w:r>
      <w:r w:rsidRPr="00AA0EE0">
        <w:rPr>
          <w:rFonts w:ascii="Times New Roman" w:hAnsi="Times New Roman" w:cs="Times New Roman"/>
          <w:sz w:val="28"/>
          <w:szCs w:val="28"/>
        </w:rPr>
        <w:t>менного заявления с указанием адреса фактического проживания без учета н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личия или отсутствия регистрационных документов о регистрации по месту проживания.</w:t>
      </w:r>
    </w:p>
    <w:bookmarkEnd w:id="16"/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0EE0">
        <w:rPr>
          <w:rFonts w:ascii="Times New Roman" w:hAnsi="Times New Roman" w:cs="Times New Roman"/>
          <w:sz w:val="28"/>
          <w:szCs w:val="28"/>
        </w:rPr>
        <w:t>Иностранные граждане пользуются в Российской Федерации правом на получение образования наравне с гражданами Российской Федерации на осн</w:t>
      </w:r>
      <w:r w:rsidRPr="00AA0EE0">
        <w:rPr>
          <w:rFonts w:ascii="Times New Roman" w:hAnsi="Times New Roman" w:cs="Times New Roman"/>
          <w:sz w:val="28"/>
          <w:szCs w:val="28"/>
        </w:rPr>
        <w:t>о</w:t>
      </w:r>
      <w:r w:rsidRPr="00AA0EE0">
        <w:rPr>
          <w:rFonts w:ascii="Times New Roman" w:hAnsi="Times New Roman" w:cs="Times New Roman"/>
          <w:sz w:val="28"/>
          <w:szCs w:val="28"/>
        </w:rPr>
        <w:t>вании Федерального За</w:t>
      </w:r>
      <w:r>
        <w:rPr>
          <w:rFonts w:ascii="Times New Roman" w:hAnsi="Times New Roman" w:cs="Times New Roman"/>
          <w:sz w:val="28"/>
          <w:szCs w:val="28"/>
        </w:rPr>
        <w:t>кона от 25.07.2007 г. № 115-ФЗ «</w:t>
      </w:r>
      <w:r w:rsidRPr="00AA0EE0">
        <w:rPr>
          <w:rFonts w:ascii="Times New Roman" w:hAnsi="Times New Roman" w:cs="Times New Roman"/>
          <w:sz w:val="28"/>
          <w:szCs w:val="28"/>
        </w:rPr>
        <w:t>О правовом положении иностранных граждан в Российской Ф</w:t>
      </w:r>
      <w:r>
        <w:rPr>
          <w:rFonts w:ascii="Times New Roman" w:hAnsi="Times New Roman" w:cs="Times New Roman"/>
          <w:sz w:val="28"/>
          <w:szCs w:val="28"/>
        </w:rPr>
        <w:t>едерации».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приёма в образовательное учреждение дополнительного образования детей  вместе с заявлением необходимо представить  медицинскую справку о состоянии здоровья ребенка (требуется при приеме в спортивные, спортивно-технические, туристские, хореографические группы).</w:t>
      </w:r>
    </w:p>
    <w:p w:rsidR="006B02FE" w:rsidRPr="00AA0EE0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Pr="00AE01C1">
        <w:rPr>
          <w:rFonts w:ascii="Times New Roman" w:hAnsi="Times New Roman" w:cs="Times New Roman"/>
          <w:sz w:val="28"/>
          <w:szCs w:val="28"/>
        </w:rPr>
        <w:t xml:space="preserve">Основанием для приостановления оказания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AE01C1">
        <w:rPr>
          <w:rFonts w:ascii="Times New Roman" w:hAnsi="Times New Roman" w:cs="Times New Roman"/>
          <w:sz w:val="28"/>
          <w:szCs w:val="28"/>
        </w:rPr>
        <w:t>слуги является предоставление заявителем (родители, законные представители) н</w:t>
      </w:r>
      <w:r w:rsidRPr="00AE01C1">
        <w:rPr>
          <w:rFonts w:ascii="Times New Roman" w:hAnsi="Times New Roman" w:cs="Times New Roman"/>
          <w:sz w:val="28"/>
          <w:szCs w:val="28"/>
        </w:rPr>
        <w:t>е</w:t>
      </w:r>
      <w:r w:rsidRPr="00AE01C1">
        <w:rPr>
          <w:rFonts w:ascii="Times New Roman" w:hAnsi="Times New Roman" w:cs="Times New Roman"/>
          <w:sz w:val="28"/>
          <w:szCs w:val="28"/>
        </w:rPr>
        <w:t>полного пакета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7" w:name="sub_234"/>
      <w:bookmarkEnd w:id="15"/>
    </w:p>
    <w:p w:rsidR="006B02FE" w:rsidRPr="00AA0EE0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8" w:name="sub_24"/>
      <w:bookmarkEnd w:id="17"/>
      <w:r w:rsidRPr="00AA0EE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0EE0">
        <w:rPr>
          <w:rFonts w:ascii="Times New Roman" w:hAnsi="Times New Roman" w:cs="Times New Roman"/>
          <w:sz w:val="28"/>
          <w:szCs w:val="28"/>
        </w:rPr>
        <w:t>. Основанием для отказа в приеме в муниципальное образовательное учреждение является недостижение ребенком возраста шести лет шести мес</w:t>
      </w:r>
      <w:r w:rsidRPr="00AA0EE0">
        <w:rPr>
          <w:rFonts w:ascii="Times New Roman" w:hAnsi="Times New Roman" w:cs="Times New Roman"/>
          <w:sz w:val="28"/>
          <w:szCs w:val="28"/>
        </w:rPr>
        <w:t>я</w:t>
      </w:r>
      <w:r w:rsidRPr="00AA0EE0">
        <w:rPr>
          <w:rFonts w:ascii="Times New Roman" w:hAnsi="Times New Roman" w:cs="Times New Roman"/>
          <w:sz w:val="28"/>
          <w:szCs w:val="28"/>
        </w:rPr>
        <w:t>цев на 1 сен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A0EE0">
        <w:rPr>
          <w:rFonts w:ascii="Times New Roman" w:hAnsi="Times New Roman" w:cs="Times New Roman"/>
          <w:sz w:val="28"/>
          <w:szCs w:val="28"/>
        </w:rPr>
        <w:t>ября календарного года (при приеме в 1 класс), а также против</w:t>
      </w:r>
      <w:r w:rsidRPr="00AA0EE0">
        <w:rPr>
          <w:rFonts w:ascii="Times New Roman" w:hAnsi="Times New Roman" w:cs="Times New Roman"/>
          <w:sz w:val="28"/>
          <w:szCs w:val="28"/>
        </w:rPr>
        <w:t>о</w:t>
      </w:r>
      <w:r w:rsidRPr="00AA0EE0">
        <w:rPr>
          <w:rFonts w:ascii="Times New Roman" w:hAnsi="Times New Roman" w:cs="Times New Roman"/>
          <w:sz w:val="28"/>
          <w:szCs w:val="28"/>
        </w:rPr>
        <w:t>показания по состоянию здоровья. По заявлению родителей (законных предст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 xml:space="preserve">вителей) </w:t>
      </w:r>
      <w:r>
        <w:rPr>
          <w:rFonts w:ascii="Times New Roman" w:hAnsi="Times New Roman" w:cs="Times New Roman"/>
          <w:sz w:val="28"/>
          <w:szCs w:val="28"/>
        </w:rPr>
        <w:t>комитет по образованию</w:t>
      </w:r>
      <w:r w:rsidRPr="00AA0EE0">
        <w:rPr>
          <w:rFonts w:ascii="Times New Roman" w:hAnsi="Times New Roman" w:cs="Times New Roman"/>
          <w:sz w:val="28"/>
          <w:szCs w:val="28"/>
        </w:rPr>
        <w:t xml:space="preserve"> вправе разрешить прием детей в образов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тельные учреждения для обучения в более раннем возрасте.</w:t>
      </w:r>
    </w:p>
    <w:bookmarkEnd w:id="18"/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отказа в приеме в  муниципальное учреждение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тельного образования является</w:t>
      </w:r>
      <w:r w:rsidRPr="009B2A04">
        <w:rPr>
          <w:rFonts w:ascii="Times New Roman" w:hAnsi="Times New Roman" w:cs="Times New Roman"/>
          <w:sz w:val="28"/>
          <w:szCs w:val="28"/>
        </w:rPr>
        <w:t>:</w:t>
      </w:r>
    </w:p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9B2A04">
        <w:rPr>
          <w:rFonts w:ascii="Times New Roman" w:hAnsi="Times New Roman" w:cs="Times New Roman"/>
          <w:sz w:val="28"/>
          <w:szCs w:val="28"/>
        </w:rPr>
        <w:t xml:space="preserve"> родителями (законными представителями) документов, не соответствующих установленным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(медицинской справки неу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тановленного образца)</w:t>
      </w:r>
      <w:r w:rsidRPr="009B2A04">
        <w:rPr>
          <w:rFonts w:ascii="Times New Roman" w:hAnsi="Times New Roman" w:cs="Times New Roman"/>
          <w:sz w:val="28"/>
          <w:szCs w:val="28"/>
        </w:rPr>
        <w:t>;</w:t>
      </w:r>
    </w:p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отсутствие</w:t>
      </w:r>
      <w:r w:rsidRPr="009B2A04">
        <w:rPr>
          <w:rFonts w:ascii="Times New Roman" w:hAnsi="Times New Roman" w:cs="Times New Roman"/>
          <w:sz w:val="28"/>
          <w:szCs w:val="28"/>
        </w:rPr>
        <w:t xml:space="preserve"> свободных мест в учреждении дополнительного образования детей;</w:t>
      </w:r>
    </w:p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B2A04">
        <w:rPr>
          <w:rFonts w:ascii="Times New Roman" w:hAnsi="Times New Roman" w:cs="Times New Roman"/>
          <w:sz w:val="28"/>
          <w:szCs w:val="28"/>
        </w:rPr>
        <w:t xml:space="preserve"> медицинских противопоказаний к посещению ребенком учр</w:t>
      </w:r>
      <w:r w:rsidRPr="009B2A04">
        <w:rPr>
          <w:rFonts w:ascii="Times New Roman" w:hAnsi="Times New Roman" w:cs="Times New Roman"/>
          <w:sz w:val="28"/>
          <w:szCs w:val="28"/>
        </w:rPr>
        <w:t>е</w:t>
      </w:r>
      <w:r w:rsidRPr="009B2A04">
        <w:rPr>
          <w:rFonts w:ascii="Times New Roman" w:hAnsi="Times New Roman" w:cs="Times New Roman"/>
          <w:sz w:val="28"/>
          <w:szCs w:val="28"/>
        </w:rPr>
        <w:t>ждения дополнительного образования детей;</w:t>
      </w:r>
    </w:p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>- возраст ребенка ниже минимального зн</w:t>
      </w:r>
      <w:r>
        <w:rPr>
          <w:rFonts w:ascii="Times New Roman" w:hAnsi="Times New Roman" w:cs="Times New Roman"/>
          <w:sz w:val="28"/>
          <w:szCs w:val="28"/>
        </w:rPr>
        <w:t>ачения, предусмотренного У</w:t>
      </w:r>
      <w:r w:rsidRPr="009B2A04">
        <w:rPr>
          <w:rFonts w:ascii="Times New Roman" w:hAnsi="Times New Roman" w:cs="Times New Roman"/>
          <w:sz w:val="28"/>
          <w:szCs w:val="28"/>
        </w:rPr>
        <w:t>ст</w:t>
      </w:r>
      <w:r w:rsidRPr="009B2A04">
        <w:rPr>
          <w:rFonts w:ascii="Times New Roman" w:hAnsi="Times New Roman" w:cs="Times New Roman"/>
          <w:sz w:val="28"/>
          <w:szCs w:val="28"/>
        </w:rPr>
        <w:t>а</w:t>
      </w:r>
      <w:r w:rsidRPr="009B2A04">
        <w:rPr>
          <w:rFonts w:ascii="Times New Roman" w:hAnsi="Times New Roman" w:cs="Times New Roman"/>
          <w:sz w:val="28"/>
          <w:szCs w:val="28"/>
        </w:rPr>
        <w:t>вом учреждения дополнительного образования детей;</w:t>
      </w:r>
    </w:p>
    <w:p w:rsidR="006B02FE" w:rsidRPr="009B2A0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>- возраст поступающего выше максимального значения, предусмотренн</w:t>
      </w:r>
      <w:r w:rsidRPr="009B2A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У</w:t>
      </w:r>
      <w:r w:rsidRPr="009B2A04">
        <w:rPr>
          <w:rFonts w:ascii="Times New Roman" w:hAnsi="Times New Roman" w:cs="Times New Roman"/>
          <w:sz w:val="28"/>
          <w:szCs w:val="28"/>
        </w:rPr>
        <w:t>ставом учреждения дополнительного образования детей.</w:t>
      </w:r>
    </w:p>
    <w:p w:rsidR="006B02FE" w:rsidRPr="00AA0EE0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0EE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A0EE0">
        <w:rPr>
          <w:rFonts w:ascii="Times New Roman" w:hAnsi="Times New Roman" w:cs="Times New Roman"/>
          <w:sz w:val="28"/>
          <w:szCs w:val="28"/>
        </w:rPr>
        <w:t>. Требования к местам предоставления муниципальной услуги.</w:t>
      </w:r>
    </w:p>
    <w:p w:rsidR="006B02FE" w:rsidRPr="00655CF5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9" w:name="sub_300"/>
      <w:bookmarkEnd w:id="13"/>
      <w:r w:rsidRPr="00655CF5">
        <w:rPr>
          <w:rFonts w:ascii="Times New Roman" w:hAnsi="Times New Roman" w:cs="Times New Roman"/>
          <w:sz w:val="28"/>
          <w:szCs w:val="28"/>
        </w:rPr>
        <w:t>Помещение для оказания муниципальной услуги в образовательном у</w:t>
      </w:r>
      <w:r w:rsidRPr="00655CF5">
        <w:rPr>
          <w:rFonts w:ascii="Times New Roman" w:hAnsi="Times New Roman" w:cs="Times New Roman"/>
          <w:sz w:val="28"/>
          <w:szCs w:val="28"/>
        </w:rPr>
        <w:t>ч</w:t>
      </w:r>
      <w:r w:rsidRPr="00655CF5">
        <w:rPr>
          <w:rFonts w:ascii="Times New Roman" w:hAnsi="Times New Roman" w:cs="Times New Roman"/>
          <w:sz w:val="28"/>
          <w:szCs w:val="28"/>
        </w:rPr>
        <w:t>реждении должно соответствовать Санитарно-эпидемиологическим прави</w:t>
      </w:r>
      <w:r>
        <w:rPr>
          <w:rFonts w:ascii="Times New Roman" w:hAnsi="Times New Roman" w:cs="Times New Roman"/>
          <w:sz w:val="28"/>
          <w:szCs w:val="28"/>
        </w:rPr>
        <w:t>лам.</w:t>
      </w:r>
    </w:p>
    <w:p w:rsidR="006B02FE" w:rsidRPr="00655CF5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Количество обучающихся не должно превышать вместимость образов</w:t>
      </w:r>
      <w:r w:rsidRPr="00655CF5">
        <w:rPr>
          <w:rFonts w:ascii="Times New Roman" w:hAnsi="Times New Roman" w:cs="Times New Roman"/>
          <w:sz w:val="28"/>
          <w:szCs w:val="28"/>
        </w:rPr>
        <w:t>а</w:t>
      </w:r>
      <w:r w:rsidRPr="00655CF5">
        <w:rPr>
          <w:rFonts w:ascii="Times New Roman" w:hAnsi="Times New Roman" w:cs="Times New Roman"/>
          <w:sz w:val="28"/>
          <w:szCs w:val="28"/>
        </w:rPr>
        <w:t>тельного учреждения, предусмотренной проектом, по которому построено зд</w:t>
      </w:r>
      <w:r w:rsidRPr="00655CF5">
        <w:rPr>
          <w:rFonts w:ascii="Times New Roman" w:hAnsi="Times New Roman" w:cs="Times New Roman"/>
          <w:sz w:val="28"/>
          <w:szCs w:val="28"/>
        </w:rPr>
        <w:t>а</w:t>
      </w:r>
      <w:r w:rsidRPr="00655CF5">
        <w:rPr>
          <w:rFonts w:ascii="Times New Roman" w:hAnsi="Times New Roman" w:cs="Times New Roman"/>
          <w:sz w:val="28"/>
          <w:szCs w:val="28"/>
        </w:rPr>
        <w:t>ние.</w:t>
      </w:r>
    </w:p>
    <w:p w:rsidR="006B02FE" w:rsidRPr="00655CF5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Информационные стенды в общеобразовательном учреждении, предо</w:t>
      </w:r>
      <w:r w:rsidRPr="00655CF5">
        <w:rPr>
          <w:rFonts w:ascii="Times New Roman" w:hAnsi="Times New Roman" w:cs="Times New Roman"/>
          <w:sz w:val="28"/>
          <w:szCs w:val="28"/>
        </w:rPr>
        <w:t>с</w:t>
      </w:r>
      <w:r w:rsidRPr="00655CF5">
        <w:rPr>
          <w:rFonts w:ascii="Times New Roman" w:hAnsi="Times New Roman" w:cs="Times New Roman"/>
          <w:sz w:val="28"/>
          <w:szCs w:val="28"/>
        </w:rPr>
        <w:t>тавляющем услугу, оборудуются в доступном для получателя муниципальной услуги месте и содержат следующую обязательную информацию:</w:t>
      </w:r>
    </w:p>
    <w:p w:rsidR="006B02FE" w:rsidRPr="00655CF5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адрес и </w:t>
      </w:r>
      <w:r w:rsidRPr="00655CF5">
        <w:rPr>
          <w:rFonts w:ascii="Times New Roman" w:hAnsi="Times New Roman" w:cs="Times New Roman"/>
          <w:sz w:val="28"/>
          <w:szCs w:val="28"/>
        </w:rPr>
        <w:t>наименование образовательного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CF5">
        <w:rPr>
          <w:rFonts w:ascii="Times New Roman" w:hAnsi="Times New Roman" w:cs="Times New Roman"/>
          <w:sz w:val="28"/>
          <w:szCs w:val="28"/>
        </w:rPr>
        <w:t>, в т.ч. адрес интернет-сайта, номера телефонов, электронной почты образовательного учреждения, руководителя школы (приложение № 1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655CF5">
        <w:rPr>
          <w:rFonts w:ascii="Times New Roman" w:hAnsi="Times New Roman" w:cs="Times New Roman"/>
          <w:sz w:val="28"/>
          <w:szCs w:val="28"/>
        </w:rPr>
        <w:t>);</w:t>
      </w:r>
    </w:p>
    <w:p w:rsidR="006B02FE" w:rsidRPr="00655CF5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 процедура предоставления муниципальной услуги в текстовом виде;</w:t>
      </w:r>
    </w:p>
    <w:p w:rsidR="006B02FE" w:rsidRPr="00655CF5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-перечень документов, представляемых гражданином для оформления зачисл</w:t>
      </w:r>
      <w:r w:rsidRPr="00655CF5">
        <w:rPr>
          <w:rFonts w:ascii="Times New Roman" w:hAnsi="Times New Roman" w:cs="Times New Roman"/>
          <w:sz w:val="28"/>
          <w:szCs w:val="28"/>
        </w:rPr>
        <w:t>е</w:t>
      </w:r>
      <w:r w:rsidRPr="00655CF5">
        <w:rPr>
          <w:rFonts w:ascii="Times New Roman" w:hAnsi="Times New Roman" w:cs="Times New Roman"/>
          <w:sz w:val="28"/>
          <w:szCs w:val="28"/>
        </w:rPr>
        <w:t>ния в школу;</w:t>
      </w:r>
    </w:p>
    <w:p w:rsidR="006B02FE" w:rsidRPr="00655CF5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-образец заявления о приеме в муниципальное образовательное учреждение.</w:t>
      </w:r>
    </w:p>
    <w:p w:rsidR="006B02FE" w:rsidRDefault="006B02FE" w:rsidP="004E28D1">
      <w:pPr>
        <w:pStyle w:val="Heading1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2.11. Показатели доступности и качества муниципальной услуги.</w:t>
      </w:r>
    </w:p>
    <w:p w:rsidR="006B02FE" w:rsidRPr="00265E4C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65E4C">
        <w:rPr>
          <w:rFonts w:ascii="Times New Roman" w:hAnsi="Times New Roman" w:cs="Times New Roman"/>
          <w:sz w:val="28"/>
          <w:szCs w:val="28"/>
        </w:rPr>
        <w:t>Критерии оценки комфортности (доступности) получения услуги: и</w:t>
      </w:r>
      <w:r w:rsidRPr="00265E4C">
        <w:rPr>
          <w:rFonts w:ascii="Times New Roman" w:hAnsi="Times New Roman" w:cs="Times New Roman"/>
          <w:sz w:val="28"/>
          <w:szCs w:val="28"/>
        </w:rPr>
        <w:t>н</w:t>
      </w:r>
      <w:r w:rsidRPr="00265E4C">
        <w:rPr>
          <w:rFonts w:ascii="Times New Roman" w:hAnsi="Times New Roman" w:cs="Times New Roman"/>
          <w:sz w:val="28"/>
          <w:szCs w:val="28"/>
        </w:rPr>
        <w:t xml:space="preserve">формированность потребителя о получении услуги, комфортность ожидания и получения услуги, отношение персонала к </w:t>
      </w:r>
      <w:r>
        <w:rPr>
          <w:rFonts w:ascii="Times New Roman" w:hAnsi="Times New Roman" w:cs="Times New Roman"/>
          <w:sz w:val="28"/>
          <w:szCs w:val="28"/>
        </w:rPr>
        <w:t>заявителю (</w:t>
      </w:r>
      <w:r w:rsidRPr="00265E4C">
        <w:rPr>
          <w:rFonts w:ascii="Times New Roman" w:hAnsi="Times New Roman" w:cs="Times New Roman"/>
          <w:sz w:val="28"/>
          <w:szCs w:val="28"/>
        </w:rPr>
        <w:t>потребителю услуги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65E4C">
        <w:rPr>
          <w:rFonts w:ascii="Times New Roman" w:hAnsi="Times New Roman" w:cs="Times New Roman"/>
          <w:sz w:val="28"/>
          <w:szCs w:val="28"/>
        </w:rPr>
        <w:t>, возможность обжалования действий персонала.</w:t>
      </w:r>
    </w:p>
    <w:p w:rsidR="006B02FE" w:rsidRPr="00265E4C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65E4C">
        <w:rPr>
          <w:rFonts w:ascii="Times New Roman" w:hAnsi="Times New Roman" w:cs="Times New Roman"/>
          <w:sz w:val="28"/>
          <w:szCs w:val="28"/>
        </w:rPr>
        <w:t>Критерии оценки качества конечного результата услуги – время, затр</w:t>
      </w:r>
      <w:r w:rsidRPr="00265E4C">
        <w:rPr>
          <w:rFonts w:ascii="Times New Roman" w:hAnsi="Times New Roman" w:cs="Times New Roman"/>
          <w:sz w:val="28"/>
          <w:szCs w:val="28"/>
        </w:rPr>
        <w:t>а</w:t>
      </w:r>
      <w:r w:rsidRPr="00265E4C">
        <w:rPr>
          <w:rFonts w:ascii="Times New Roman" w:hAnsi="Times New Roman" w:cs="Times New Roman"/>
          <w:sz w:val="28"/>
          <w:szCs w:val="28"/>
        </w:rPr>
        <w:t>ченное на получение конечного результата услуги (оперативность), качество содержания конечного результата услуги, компетентность персонала.</w:t>
      </w:r>
    </w:p>
    <w:p w:rsidR="006B02FE" w:rsidRPr="00265E4C" w:rsidRDefault="006B02FE" w:rsidP="004E28D1">
      <w:pPr>
        <w:spacing w:line="276" w:lineRule="auto"/>
      </w:pPr>
    </w:p>
    <w:p w:rsidR="006B02FE" w:rsidRPr="001471A8" w:rsidRDefault="006B02FE" w:rsidP="004E28D1">
      <w:pPr>
        <w:pStyle w:val="Heading1"/>
        <w:spacing w:line="276" w:lineRule="auto"/>
      </w:pPr>
      <w:r w:rsidRPr="007070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Состав, последовательность и сроки административных</w:t>
      </w:r>
      <w:r w:rsidRPr="007070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0" w:name="sub_31"/>
      <w:bookmarkEnd w:id="19"/>
      <w:r w:rsidRPr="00373002">
        <w:rPr>
          <w:rFonts w:ascii="Times New Roman" w:hAnsi="Times New Roman" w:cs="Times New Roman"/>
          <w:sz w:val="28"/>
          <w:szCs w:val="28"/>
        </w:rPr>
        <w:t xml:space="preserve">3.1. Процесс получения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представлен в блок-схеме (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37300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к Административному регламенту)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73002">
        <w:rPr>
          <w:rFonts w:ascii="Times New Roman" w:hAnsi="Times New Roman" w:cs="Times New Roman"/>
          <w:sz w:val="28"/>
          <w:szCs w:val="28"/>
        </w:rPr>
        <w:t>включает в себя ряд про</w:t>
      </w:r>
      <w:r>
        <w:rPr>
          <w:rFonts w:ascii="Times New Roman" w:hAnsi="Times New Roman" w:cs="Times New Roman"/>
          <w:sz w:val="28"/>
          <w:szCs w:val="28"/>
        </w:rPr>
        <w:t>цедур: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73002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sub_321"/>
      <w:bookmarkEnd w:id="20"/>
      <w:r>
        <w:rPr>
          <w:rFonts w:ascii="Times New Roman" w:hAnsi="Times New Roman" w:cs="Times New Roman"/>
          <w:sz w:val="28"/>
          <w:szCs w:val="28"/>
        </w:rPr>
        <w:t>1) п</w:t>
      </w:r>
      <w:r w:rsidRPr="00FB5A76">
        <w:rPr>
          <w:rFonts w:ascii="Times New Roman" w:hAnsi="Times New Roman" w:cs="Times New Roman"/>
          <w:sz w:val="28"/>
          <w:szCs w:val="28"/>
        </w:rPr>
        <w:t xml:space="preserve">рием заявления и документов от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совершеннолетних граждан </w:t>
      </w:r>
      <w:r w:rsidRPr="00FB5A76">
        <w:rPr>
          <w:rFonts w:ascii="Times New Roman" w:hAnsi="Times New Roman" w:cs="Times New Roman"/>
          <w:sz w:val="28"/>
          <w:szCs w:val="28"/>
        </w:rPr>
        <w:t xml:space="preserve">о приеме </w:t>
      </w:r>
      <w:r>
        <w:rPr>
          <w:rFonts w:ascii="Times New Roman" w:hAnsi="Times New Roman" w:cs="Times New Roman"/>
          <w:sz w:val="28"/>
          <w:szCs w:val="28"/>
        </w:rPr>
        <w:t xml:space="preserve">их ребенка </w:t>
      </w:r>
      <w:r w:rsidRPr="00FB5A76">
        <w:rPr>
          <w:rFonts w:ascii="Times New Roman" w:hAnsi="Times New Roman" w:cs="Times New Roman"/>
          <w:sz w:val="28"/>
          <w:szCs w:val="28"/>
        </w:rPr>
        <w:t>в муниципальное образов</w:t>
      </w:r>
      <w:r w:rsidRPr="00FB5A76">
        <w:rPr>
          <w:rFonts w:ascii="Times New Roman" w:hAnsi="Times New Roman" w:cs="Times New Roman"/>
          <w:sz w:val="28"/>
          <w:szCs w:val="28"/>
        </w:rPr>
        <w:t>а</w:t>
      </w:r>
      <w:r w:rsidRPr="00FB5A76">
        <w:rPr>
          <w:rFonts w:ascii="Times New Roman" w:hAnsi="Times New Roman" w:cs="Times New Roman"/>
          <w:sz w:val="28"/>
          <w:szCs w:val="28"/>
        </w:rPr>
        <w:t>тельное</w:t>
      </w:r>
      <w:r w:rsidRPr="00FB5A76">
        <w:rPr>
          <w:rFonts w:ascii="Times New Roman" w:hAnsi="Times New Roman" w:cs="Times New Roman"/>
        </w:rPr>
        <w:t xml:space="preserve"> </w:t>
      </w:r>
      <w:r w:rsidRPr="00FB5A76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в учреждение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(или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 заявления и документов от </w:t>
      </w:r>
      <w:r w:rsidRPr="00944C45">
        <w:rPr>
          <w:rFonts w:ascii="Times New Roman" w:hAnsi="Times New Roman" w:cs="Times New Roman"/>
          <w:color w:val="000000"/>
          <w:sz w:val="28"/>
          <w:szCs w:val="28"/>
        </w:rPr>
        <w:t>совершеннолетних граждан, желающих освоить образовательные программы среднего (полного) общего образования в формах очно-заочной (вечерней), заочной, экстернате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22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B5A76">
        <w:rPr>
          <w:rFonts w:ascii="Times New Roman" w:hAnsi="Times New Roman" w:cs="Times New Roman"/>
          <w:sz w:val="28"/>
          <w:szCs w:val="28"/>
        </w:rPr>
        <w:t>егистрация заявления о приеме в муниципальное образовательное учрежд</w:t>
      </w:r>
      <w:r w:rsidRPr="00FB5A76">
        <w:rPr>
          <w:rFonts w:ascii="Times New Roman" w:hAnsi="Times New Roman" w:cs="Times New Roman"/>
          <w:sz w:val="28"/>
          <w:szCs w:val="28"/>
        </w:rPr>
        <w:t>е</w:t>
      </w:r>
      <w:r w:rsidRPr="00FB5A76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или  учреждение дополнительного образования;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</w:t>
      </w:r>
      <w:r w:rsidRPr="00FB5A76">
        <w:rPr>
          <w:rFonts w:ascii="Times New Roman" w:hAnsi="Times New Roman" w:cs="Times New Roman"/>
          <w:sz w:val="28"/>
          <w:szCs w:val="28"/>
        </w:rPr>
        <w:t>здание приказа руководителем муниципального образовательного учрежд</w:t>
      </w:r>
      <w:r w:rsidRPr="00FB5A76">
        <w:rPr>
          <w:rFonts w:ascii="Times New Roman" w:hAnsi="Times New Roman" w:cs="Times New Roman"/>
          <w:sz w:val="28"/>
          <w:szCs w:val="28"/>
        </w:rPr>
        <w:t>е</w:t>
      </w:r>
      <w:r w:rsidRPr="00FB5A76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о з</w:t>
      </w:r>
      <w:r w:rsidRPr="00FB5A76">
        <w:rPr>
          <w:rFonts w:ascii="Times New Roman" w:hAnsi="Times New Roman" w:cs="Times New Roman"/>
          <w:sz w:val="28"/>
          <w:szCs w:val="28"/>
        </w:rPr>
        <w:t>ачислени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5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Pr="00FB5A76">
        <w:rPr>
          <w:rFonts w:ascii="Times New Roman" w:hAnsi="Times New Roman" w:cs="Times New Roman"/>
          <w:sz w:val="28"/>
          <w:szCs w:val="28"/>
        </w:rPr>
        <w:t>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или отказ в предоставлении муниципальной услуги (п. 2.9. Административного регламента).</w:t>
      </w:r>
    </w:p>
    <w:p w:rsidR="006B02FE" w:rsidRPr="00FB5A76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B5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Основанием для начала административной процедуры является заявление о приеме в образовательное учреждение.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4808">
        <w:rPr>
          <w:rFonts w:ascii="Times New Roman" w:hAnsi="Times New Roman" w:cs="Times New Roman"/>
          <w:sz w:val="28"/>
          <w:szCs w:val="28"/>
        </w:rPr>
        <w:t>. Сотрудником муниципального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>лично производится прием от граждан полного пакета документов, необходимых для приема 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2" w:name="sub_322"/>
      <w:bookmarkEnd w:id="21"/>
      <w:r>
        <w:rPr>
          <w:rFonts w:ascii="Times New Roman" w:hAnsi="Times New Roman" w:cs="Times New Roman"/>
          <w:sz w:val="28"/>
          <w:szCs w:val="28"/>
        </w:rPr>
        <w:t>3.3</w:t>
      </w:r>
      <w:r w:rsidRPr="005A4808">
        <w:rPr>
          <w:rFonts w:ascii="Times New Roman" w:hAnsi="Times New Roman" w:cs="Times New Roman"/>
          <w:sz w:val="28"/>
          <w:szCs w:val="28"/>
        </w:rPr>
        <w:t>. В ходе приема документов от граждан сотрудник муниципального образовательного учреждения осуществляет проверку представленных док</w:t>
      </w:r>
      <w:r w:rsidRPr="005A4808"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>ментов: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Pr="005A4808">
        <w:rPr>
          <w:rFonts w:ascii="Times New Roman" w:hAnsi="Times New Roman" w:cs="Times New Roman"/>
          <w:sz w:val="28"/>
          <w:szCs w:val="28"/>
        </w:rPr>
        <w:t>наличия всех необходимых документов для приема в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ное образовательное учреждение </w:t>
      </w:r>
      <w:r w:rsidRPr="005A4808">
        <w:rPr>
          <w:rFonts w:ascii="Times New Roman" w:hAnsi="Times New Roman" w:cs="Times New Roman"/>
          <w:sz w:val="28"/>
          <w:szCs w:val="28"/>
        </w:rPr>
        <w:t>в соответствии с перечнем</w:t>
      </w:r>
      <w:r>
        <w:rPr>
          <w:rFonts w:ascii="Times New Roman" w:hAnsi="Times New Roman" w:cs="Times New Roman"/>
          <w:sz w:val="28"/>
          <w:szCs w:val="28"/>
        </w:rPr>
        <w:t xml:space="preserve"> и регистрирует заявл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 приеме в муниципальное 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3" w:name="sub_33"/>
      <w:r w:rsidRPr="005A48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4808">
        <w:rPr>
          <w:rFonts w:ascii="Times New Roman" w:hAnsi="Times New Roman" w:cs="Times New Roman"/>
          <w:sz w:val="28"/>
          <w:szCs w:val="28"/>
        </w:rPr>
        <w:t>. Рассмотрение принятого заявления 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 документов про</w:t>
      </w:r>
      <w:r w:rsidRPr="005A4808">
        <w:rPr>
          <w:rFonts w:ascii="Times New Roman" w:hAnsi="Times New Roman" w:cs="Times New Roman"/>
          <w:sz w:val="28"/>
          <w:szCs w:val="28"/>
        </w:rPr>
        <w:t>водится администрацией муниципального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, приказ о зачислении издается</w:t>
      </w:r>
      <w:r w:rsidRPr="005A4808">
        <w:rPr>
          <w:rFonts w:ascii="Times New Roman" w:hAnsi="Times New Roman" w:cs="Times New Roman"/>
          <w:sz w:val="28"/>
          <w:szCs w:val="28"/>
        </w:rPr>
        <w:t xml:space="preserve"> не позднее 30 августа </w:t>
      </w:r>
      <w:r>
        <w:rPr>
          <w:rFonts w:ascii="Times New Roman" w:hAnsi="Times New Roman" w:cs="Times New Roman"/>
          <w:sz w:val="28"/>
          <w:szCs w:val="28"/>
        </w:rPr>
        <w:t>текущего</w:t>
      </w:r>
      <w:r w:rsidRPr="005A4808">
        <w:rPr>
          <w:rFonts w:ascii="Times New Roman" w:hAnsi="Times New Roman" w:cs="Times New Roman"/>
          <w:sz w:val="28"/>
          <w:szCs w:val="28"/>
        </w:rPr>
        <w:t xml:space="preserve"> года для учащи</w:t>
      </w:r>
      <w:r w:rsidRPr="005A4808">
        <w:rPr>
          <w:rFonts w:ascii="Times New Roman" w:hAnsi="Times New Roman" w:cs="Times New Roman"/>
          <w:sz w:val="28"/>
          <w:szCs w:val="28"/>
        </w:rPr>
        <w:t>х</w:t>
      </w:r>
      <w:r w:rsidRPr="005A4808">
        <w:rPr>
          <w:rFonts w:ascii="Times New Roman" w:hAnsi="Times New Roman" w:cs="Times New Roman"/>
          <w:sz w:val="28"/>
          <w:szCs w:val="28"/>
        </w:rPr>
        <w:t xml:space="preserve">ся 1 и 10 классов, </w:t>
      </w:r>
      <w:r>
        <w:rPr>
          <w:rFonts w:ascii="Times New Roman" w:hAnsi="Times New Roman" w:cs="Times New Roman"/>
          <w:sz w:val="28"/>
          <w:szCs w:val="28"/>
        </w:rPr>
        <w:t xml:space="preserve"> для учреждений дополнительного образования до 15 сентя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ря, </w:t>
      </w:r>
      <w:r w:rsidRPr="005A4808">
        <w:rPr>
          <w:rFonts w:ascii="Times New Roman" w:hAnsi="Times New Roman" w:cs="Times New Roman"/>
          <w:sz w:val="28"/>
          <w:szCs w:val="28"/>
        </w:rPr>
        <w:t xml:space="preserve">для поступивших в течение учебного года - в </w:t>
      </w:r>
      <w:r>
        <w:rPr>
          <w:rFonts w:ascii="Times New Roman" w:hAnsi="Times New Roman" w:cs="Times New Roman"/>
          <w:sz w:val="28"/>
          <w:szCs w:val="28"/>
        </w:rPr>
        <w:t>течение 3 дней с момента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</w:t>
      </w:r>
      <w:r w:rsidRPr="005A4808">
        <w:rPr>
          <w:rFonts w:ascii="Times New Roman" w:hAnsi="Times New Roman" w:cs="Times New Roman"/>
          <w:sz w:val="28"/>
          <w:szCs w:val="28"/>
        </w:rPr>
        <w:t>б</w:t>
      </w:r>
      <w:r w:rsidRPr="005A4808">
        <w:rPr>
          <w:rFonts w:ascii="Times New Roman" w:hAnsi="Times New Roman" w:cs="Times New Roman"/>
          <w:sz w:val="28"/>
          <w:szCs w:val="28"/>
        </w:rPr>
        <w:t>ращения.</w:t>
      </w:r>
    </w:p>
    <w:p w:rsidR="006B02FE" w:rsidRPr="00E5634D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4" w:name="sub_342"/>
      <w:bookmarkEnd w:id="23"/>
      <w:r>
        <w:rPr>
          <w:rFonts w:ascii="Times New Roman" w:hAnsi="Times New Roman" w:cs="Times New Roman"/>
          <w:sz w:val="28"/>
          <w:szCs w:val="28"/>
        </w:rPr>
        <w:t>3.5</w:t>
      </w:r>
      <w:r w:rsidRPr="00E5634D">
        <w:rPr>
          <w:rFonts w:ascii="Times New Roman" w:hAnsi="Times New Roman" w:cs="Times New Roman"/>
          <w:sz w:val="28"/>
          <w:szCs w:val="28"/>
        </w:rPr>
        <w:t xml:space="preserve">. При </w:t>
      </w:r>
      <w:r>
        <w:rPr>
          <w:rFonts w:ascii="Times New Roman" w:hAnsi="Times New Roman" w:cs="Times New Roman"/>
          <w:sz w:val="28"/>
          <w:szCs w:val="28"/>
        </w:rPr>
        <w:t>зачислении</w:t>
      </w:r>
      <w:r w:rsidRPr="00E5634D">
        <w:rPr>
          <w:rFonts w:ascii="Times New Roman" w:hAnsi="Times New Roman" w:cs="Times New Roman"/>
          <w:sz w:val="28"/>
          <w:szCs w:val="28"/>
        </w:rPr>
        <w:t xml:space="preserve"> гражданина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 w:rsidRPr="00E5634D">
        <w:rPr>
          <w:rFonts w:ascii="Times New Roman" w:hAnsi="Times New Roman" w:cs="Times New Roman"/>
          <w:sz w:val="28"/>
          <w:szCs w:val="28"/>
        </w:rPr>
        <w:t>учреждение после</w:t>
      </w:r>
      <w:r w:rsidRPr="00E5634D">
        <w:rPr>
          <w:rFonts w:ascii="Times New Roman" w:hAnsi="Times New Roman" w:cs="Times New Roman"/>
          <w:sz w:val="28"/>
          <w:szCs w:val="28"/>
        </w:rPr>
        <w:t>д</w:t>
      </w:r>
      <w:r w:rsidRPr="00E5634D">
        <w:rPr>
          <w:rFonts w:ascii="Times New Roman" w:hAnsi="Times New Roman" w:cs="Times New Roman"/>
          <w:sz w:val="28"/>
          <w:szCs w:val="28"/>
        </w:rPr>
        <w:t>нее обязано ознакомить его и (или) его родител</w:t>
      </w:r>
      <w:r>
        <w:rPr>
          <w:rFonts w:ascii="Times New Roman" w:hAnsi="Times New Roman" w:cs="Times New Roman"/>
          <w:sz w:val="28"/>
          <w:szCs w:val="28"/>
        </w:rPr>
        <w:t>ей (законных представителей) с У</w:t>
      </w:r>
      <w:r w:rsidRPr="00E5634D">
        <w:rPr>
          <w:rFonts w:ascii="Times New Roman" w:hAnsi="Times New Roman" w:cs="Times New Roman"/>
          <w:sz w:val="28"/>
          <w:szCs w:val="28"/>
        </w:rPr>
        <w:t>ставом учреждения, лицензией на право ведения образовательной деятельн</w:t>
      </w:r>
      <w:r w:rsidRPr="00E5634D">
        <w:rPr>
          <w:rFonts w:ascii="Times New Roman" w:hAnsi="Times New Roman" w:cs="Times New Roman"/>
          <w:sz w:val="28"/>
          <w:szCs w:val="28"/>
        </w:rPr>
        <w:t>о</w:t>
      </w:r>
      <w:r w:rsidRPr="00E5634D">
        <w:rPr>
          <w:rFonts w:ascii="Times New Roman" w:hAnsi="Times New Roman" w:cs="Times New Roman"/>
          <w:sz w:val="28"/>
          <w:szCs w:val="28"/>
        </w:rPr>
        <w:t>сти, свидетельством о государственной аккредитации учреждения, образов</w:t>
      </w:r>
      <w:r w:rsidRPr="00E5634D">
        <w:rPr>
          <w:rFonts w:ascii="Times New Roman" w:hAnsi="Times New Roman" w:cs="Times New Roman"/>
          <w:sz w:val="28"/>
          <w:szCs w:val="28"/>
        </w:rPr>
        <w:t>а</w:t>
      </w:r>
      <w:r w:rsidRPr="00E5634D">
        <w:rPr>
          <w:rFonts w:ascii="Times New Roman" w:hAnsi="Times New Roman" w:cs="Times New Roman"/>
          <w:sz w:val="28"/>
          <w:szCs w:val="28"/>
        </w:rPr>
        <w:t>тельными программами и другими документами, регламентирующими орган</w:t>
      </w:r>
      <w:r w:rsidRPr="00E5634D">
        <w:rPr>
          <w:rFonts w:ascii="Times New Roman" w:hAnsi="Times New Roman" w:cs="Times New Roman"/>
          <w:sz w:val="28"/>
          <w:szCs w:val="28"/>
        </w:rPr>
        <w:t>и</w:t>
      </w:r>
      <w:r w:rsidRPr="00E5634D">
        <w:rPr>
          <w:rFonts w:ascii="Times New Roman" w:hAnsi="Times New Roman" w:cs="Times New Roman"/>
          <w:sz w:val="28"/>
          <w:szCs w:val="28"/>
        </w:rPr>
        <w:t>зацию образовательного процесса.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5" w:name="sub_343"/>
      <w:bookmarkEnd w:id="24"/>
      <w:r>
        <w:rPr>
          <w:rFonts w:ascii="Times New Roman" w:hAnsi="Times New Roman" w:cs="Times New Roman"/>
          <w:sz w:val="28"/>
          <w:szCs w:val="28"/>
        </w:rPr>
        <w:t>3.6</w:t>
      </w:r>
      <w:r w:rsidRPr="005A4808">
        <w:rPr>
          <w:rFonts w:ascii="Times New Roman" w:hAnsi="Times New Roman" w:cs="Times New Roman"/>
          <w:sz w:val="28"/>
          <w:szCs w:val="28"/>
        </w:rPr>
        <w:t>. На каждого гражданина, принятого в муниципальное образовател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ное учреждение, заводится личное дело, в котором хранятся все документы.</w:t>
      </w:r>
    </w:p>
    <w:p w:rsidR="006B02FE" w:rsidRDefault="006B02FE" w:rsidP="004E28D1">
      <w:pPr>
        <w:pStyle w:val="Heading1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400"/>
      <w:bookmarkEnd w:id="25"/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Формы </w:t>
      </w:r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контроля за предоставлением муниципальной услуги</w:t>
      </w:r>
    </w:p>
    <w:p w:rsidR="006B02FE" w:rsidRPr="001471A8" w:rsidRDefault="006B02FE" w:rsidP="004E28D1">
      <w:pPr>
        <w:spacing w:line="276" w:lineRule="auto"/>
      </w:pPr>
    </w:p>
    <w:p w:rsidR="006B02FE" w:rsidRPr="00A144F6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41"/>
      <w:bookmarkEnd w:id="26"/>
      <w:r w:rsidRPr="005A4808">
        <w:rPr>
          <w:rFonts w:ascii="Times New Roman" w:hAnsi="Times New Roman" w:cs="Times New Roman"/>
          <w:sz w:val="28"/>
          <w:szCs w:val="28"/>
        </w:rPr>
        <w:t>4.1. Меропр</w:t>
      </w:r>
      <w:r>
        <w:rPr>
          <w:rFonts w:ascii="Times New Roman" w:hAnsi="Times New Roman" w:cs="Times New Roman"/>
          <w:sz w:val="28"/>
          <w:szCs w:val="28"/>
        </w:rPr>
        <w:t>иятия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по контролю за предоставлением муниципальной усл</w:t>
      </w:r>
      <w:r w:rsidRPr="005A4808"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 xml:space="preserve">ги проводятся в форме </w:t>
      </w:r>
      <w:bookmarkStart w:id="28" w:name="sub_42"/>
      <w:bookmarkEnd w:id="27"/>
      <w:r w:rsidRPr="005A4808">
        <w:rPr>
          <w:rFonts w:ascii="Times New Roman" w:hAnsi="Times New Roman" w:cs="Times New Roman"/>
          <w:sz w:val="28"/>
          <w:szCs w:val="28"/>
        </w:rPr>
        <w:t>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внеплановых</w:t>
      </w:r>
      <w:r w:rsidRPr="00A144F6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</w:t>
      </w:r>
      <w:r>
        <w:rPr>
          <w:rFonts w:ascii="Times New Roman" w:hAnsi="Times New Roman" w:cs="Times New Roman"/>
          <w:color w:val="000000"/>
          <w:sz w:val="28"/>
          <w:szCs w:val="28"/>
        </w:rPr>
        <w:t>, а также в ходе 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кущего контроля</w:t>
      </w:r>
      <w:r w:rsidRPr="00A144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29" w:name="sub_421"/>
      <w:bookmarkEnd w:id="28"/>
      <w:r w:rsidRPr="005A480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.1. Плановые проверки проводятся в соответствии с планом работы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на текущий год.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30" w:name="sub_422"/>
      <w:bookmarkEnd w:id="29"/>
      <w:r w:rsidRPr="005A480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Внеплановые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проверки проводятся в случае поступления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31" w:name="sub_43"/>
      <w:bookmarkEnd w:id="30"/>
      <w:r>
        <w:rPr>
          <w:rFonts w:ascii="Times New Roman" w:hAnsi="Times New Roman" w:cs="Times New Roman"/>
          <w:sz w:val="28"/>
          <w:szCs w:val="28"/>
        </w:rPr>
        <w:t>4.2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Текущий к</w:t>
      </w:r>
      <w:r w:rsidRPr="005A4808">
        <w:rPr>
          <w:rFonts w:ascii="Times New Roman" w:hAnsi="Times New Roman" w:cs="Times New Roman"/>
          <w:sz w:val="28"/>
          <w:szCs w:val="28"/>
        </w:rPr>
        <w:t xml:space="preserve">онтроль за предоставлением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числению в образовательное учреждение </w:t>
      </w:r>
      <w:r w:rsidRPr="005A480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специалистами 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митета по образованию</w:t>
      </w:r>
      <w:r w:rsidRPr="008D6212"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>
        <w:rPr>
          <w:rFonts w:ascii="Times New Roman" w:hAnsi="Times New Roman" w:cs="Times New Roman"/>
          <w:sz w:val="28"/>
          <w:szCs w:val="28"/>
        </w:rPr>
        <w:t>председателя комитета по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зованию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32" w:name="sub_46"/>
      <w:bookmarkEnd w:id="31"/>
      <w:r>
        <w:rPr>
          <w:rFonts w:ascii="Times New Roman" w:hAnsi="Times New Roman" w:cs="Times New Roman"/>
          <w:sz w:val="28"/>
          <w:szCs w:val="28"/>
        </w:rPr>
        <w:t>4.3</w:t>
      </w:r>
      <w:r w:rsidRPr="005A4808">
        <w:rPr>
          <w:rFonts w:ascii="Times New Roman" w:hAnsi="Times New Roman" w:cs="Times New Roman"/>
          <w:sz w:val="28"/>
          <w:szCs w:val="28"/>
        </w:rPr>
        <w:t>. Для выбора учреждений, включаемых в план-график контрольной деятельности, используются следующие критерии:</w:t>
      </w:r>
    </w:p>
    <w:bookmarkEnd w:id="32"/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- дата проведения последнего планового мероприятия по контролю в о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>ношении данной организации;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- количество выявленных нарушений законодательства в области образ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вания за предшествующий 5-летний период, полнота и своевременность устр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нения выявленных нарушений.</w:t>
      </w:r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33" w:name="sub_49"/>
      <w:r>
        <w:rPr>
          <w:rFonts w:ascii="Times New Roman" w:hAnsi="Times New Roman" w:cs="Times New Roman"/>
          <w:sz w:val="28"/>
          <w:szCs w:val="28"/>
        </w:rPr>
        <w:t>4.4</w:t>
      </w:r>
      <w:r w:rsidRPr="005A4808">
        <w:rPr>
          <w:rFonts w:ascii="Times New Roman" w:hAnsi="Times New Roman" w:cs="Times New Roman"/>
          <w:sz w:val="28"/>
          <w:szCs w:val="28"/>
        </w:rPr>
        <w:t xml:space="preserve">. Результаты проверки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числению в 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 xml:space="preserve"> доводятся до учреждений в письме</w:t>
      </w:r>
      <w:r w:rsidRPr="005A4808">
        <w:rPr>
          <w:rFonts w:ascii="Times New Roman" w:hAnsi="Times New Roman" w:cs="Times New Roman"/>
          <w:sz w:val="28"/>
          <w:szCs w:val="28"/>
        </w:rPr>
        <w:t>н</w:t>
      </w:r>
      <w:r w:rsidRPr="005A4808">
        <w:rPr>
          <w:rFonts w:ascii="Times New Roman" w:hAnsi="Times New Roman" w:cs="Times New Roman"/>
          <w:sz w:val="28"/>
          <w:szCs w:val="28"/>
        </w:rPr>
        <w:t>ной форме.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34" w:name="sub_410"/>
      <w:bookmarkEnd w:id="33"/>
      <w:r>
        <w:rPr>
          <w:rFonts w:ascii="Times New Roman" w:hAnsi="Times New Roman" w:cs="Times New Roman"/>
          <w:sz w:val="28"/>
          <w:szCs w:val="28"/>
        </w:rPr>
        <w:t>4.5</w:t>
      </w:r>
      <w:r w:rsidRPr="005A4808">
        <w:rPr>
          <w:rFonts w:ascii="Times New Roman" w:hAnsi="Times New Roman" w:cs="Times New Roman"/>
          <w:sz w:val="28"/>
          <w:szCs w:val="28"/>
        </w:rPr>
        <w:t>. Ответственность должностных лиц за решения и действия (бездейс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>вие), принимаемые (осуществляемые) при предоставлении муниципальной у</w:t>
      </w:r>
      <w:r w:rsidRPr="005A480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луги.</w:t>
      </w:r>
      <w:bookmarkStart w:id="35" w:name="sub_4101"/>
      <w:bookmarkEnd w:id="3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Должностные лица, по вине которых допущены нарушения положений </w:t>
      </w:r>
      <w:r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5A4808">
        <w:rPr>
          <w:rFonts w:ascii="Times New Roman" w:hAnsi="Times New Roman" w:cs="Times New Roman"/>
          <w:sz w:val="28"/>
          <w:szCs w:val="28"/>
        </w:rPr>
        <w:t>егламента, несут ответственность</w:t>
      </w:r>
      <w:r>
        <w:rPr>
          <w:rFonts w:ascii="Times New Roman" w:hAnsi="Times New Roman" w:cs="Times New Roman"/>
          <w:sz w:val="28"/>
          <w:szCs w:val="28"/>
        </w:rPr>
        <w:t>, предусмотренную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з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bookmarkEnd w:id="35"/>
    </w:p>
    <w:p w:rsidR="006B02FE" w:rsidRPr="005A4808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02FE" w:rsidRPr="003E27B1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6" w:name="sub_1002"/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>5. Порядок обжалования действий (бездействия)</w:t>
      </w:r>
    </w:p>
    <w:p w:rsidR="006B02FE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E27B1">
        <w:rPr>
          <w:b w:val="0"/>
          <w:color w:val="000000"/>
          <w:szCs w:val="28"/>
        </w:rPr>
        <w:t xml:space="preserve"> </w:t>
      </w:r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>должностных лиц,  а также принимаемых ими решений при предоставлении муниципальной услуги</w:t>
      </w:r>
    </w:p>
    <w:p w:rsidR="006B02FE" w:rsidRPr="00103C83" w:rsidRDefault="006B02FE" w:rsidP="004E28D1">
      <w:pPr>
        <w:spacing w:line="276" w:lineRule="auto"/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sub_50"/>
      <w:bookmarkStart w:id="38" w:name="sub_116"/>
      <w:r>
        <w:rPr>
          <w:rFonts w:ascii="Times New Roman" w:hAnsi="Times New Roman" w:cs="Times New Roman"/>
          <w:sz w:val="28"/>
          <w:szCs w:val="28"/>
        </w:rPr>
        <w:t xml:space="preserve">5.1. </w:t>
      </w:r>
      <w:bookmarkStart w:id="39" w:name="sub_115"/>
      <w:r>
        <w:rPr>
          <w:rFonts w:ascii="Times New Roman" w:hAnsi="Times New Roman" w:cs="Times New Roman"/>
          <w:color w:val="000000"/>
          <w:sz w:val="28"/>
          <w:szCs w:val="28"/>
        </w:rPr>
        <w:t>Предмет досудебного обжалования:</w:t>
      </w:r>
    </w:p>
    <w:p w:rsidR="006B02FE" w:rsidRDefault="006B02FE" w:rsidP="004E28D1">
      <w:pPr>
        <w:spacing w:line="276" w:lineRule="auto"/>
      </w:pPr>
      <w:r w:rsidRPr="008465AB">
        <w:rPr>
          <w:rFonts w:ascii="Times New Roman" w:hAnsi="Times New Roman" w:cs="Times New Roman"/>
          <w:sz w:val="28"/>
          <w:szCs w:val="28"/>
        </w:rPr>
        <w:t xml:space="preserve">Заявители имеют право на обжалование решения, действие (бездействие) должностных лиц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 или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тельного учреждения.</w:t>
      </w:r>
      <w:r w:rsidRPr="008465AB">
        <w:rPr>
          <w:rFonts w:ascii="Times New Roman" w:hAnsi="Times New Roman" w:cs="Times New Roman"/>
          <w:sz w:val="28"/>
          <w:szCs w:val="28"/>
        </w:rPr>
        <w:t xml:space="preserve"> За несовершеннолетних лиц обжаловать </w:t>
      </w:r>
      <w:r>
        <w:rPr>
          <w:rFonts w:ascii="Times New Roman" w:hAnsi="Times New Roman" w:cs="Times New Roman"/>
          <w:sz w:val="28"/>
          <w:szCs w:val="28"/>
        </w:rPr>
        <w:t>решения, 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вие (бездействие)</w:t>
      </w:r>
      <w:r w:rsidRPr="008465AB">
        <w:rPr>
          <w:rFonts w:ascii="Times New Roman" w:hAnsi="Times New Roman" w:cs="Times New Roman"/>
          <w:sz w:val="28"/>
          <w:szCs w:val="28"/>
        </w:rPr>
        <w:t xml:space="preserve"> могут родители</w:t>
      </w:r>
      <w:r>
        <w:rPr>
          <w:rFonts w:ascii="Times New Roman" w:hAnsi="Times New Roman" w:cs="Times New Roman"/>
          <w:sz w:val="28"/>
          <w:szCs w:val="28"/>
        </w:rPr>
        <w:t xml:space="preserve"> (законные представители). </w:t>
      </w:r>
      <w:bookmarkEnd w:id="39"/>
    </w:p>
    <w:p w:rsidR="006B02FE" w:rsidRPr="00935907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Pr="00935907">
        <w:rPr>
          <w:rFonts w:ascii="Times New Roman" w:hAnsi="Times New Roman" w:cs="Times New Roman"/>
          <w:sz w:val="28"/>
          <w:szCs w:val="28"/>
        </w:rPr>
        <w:t>.Заявитель вправе по заявлению получить  информацию  и документы, необходимые для обоснования и рассмотрения жалобы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5 к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министративному регламенту)</w:t>
      </w:r>
      <w:r w:rsidRPr="00935907">
        <w:rPr>
          <w:rFonts w:ascii="Times New Roman" w:hAnsi="Times New Roman" w:cs="Times New Roman"/>
          <w:sz w:val="28"/>
          <w:szCs w:val="28"/>
        </w:rPr>
        <w:t>.</w:t>
      </w:r>
    </w:p>
    <w:p w:rsidR="006B02FE" w:rsidRPr="008465AB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имее</w:t>
      </w:r>
      <w:r w:rsidRPr="008465AB">
        <w:rPr>
          <w:rFonts w:ascii="Times New Roman" w:hAnsi="Times New Roman" w:cs="Times New Roman"/>
          <w:sz w:val="28"/>
          <w:szCs w:val="28"/>
        </w:rPr>
        <w:t>т право обратиться с жалобой лично (устно</w:t>
      </w:r>
      <w:r>
        <w:rPr>
          <w:rFonts w:ascii="Times New Roman" w:hAnsi="Times New Roman" w:cs="Times New Roman"/>
          <w:sz w:val="28"/>
          <w:szCs w:val="28"/>
        </w:rPr>
        <w:t xml:space="preserve"> или письме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8465AB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по телефону, </w:t>
      </w:r>
      <w:r w:rsidRPr="008465AB">
        <w:rPr>
          <w:rFonts w:ascii="Times New Roman" w:hAnsi="Times New Roman" w:cs="Times New Roman"/>
          <w:sz w:val="28"/>
          <w:szCs w:val="28"/>
        </w:rPr>
        <w:t>направить письменную жалобу</w:t>
      </w:r>
      <w:r>
        <w:rPr>
          <w:rFonts w:ascii="Times New Roman" w:hAnsi="Times New Roman" w:cs="Times New Roman"/>
          <w:sz w:val="28"/>
          <w:szCs w:val="28"/>
        </w:rPr>
        <w:t xml:space="preserve"> по почте</w:t>
      </w:r>
      <w:r w:rsidRPr="008465AB">
        <w:rPr>
          <w:rFonts w:ascii="Times New Roman" w:hAnsi="Times New Roman" w:cs="Times New Roman"/>
          <w:sz w:val="28"/>
          <w:szCs w:val="28"/>
        </w:rPr>
        <w:t>, записаться на ли</w:t>
      </w:r>
      <w:r w:rsidRPr="008465AB">
        <w:rPr>
          <w:rFonts w:ascii="Times New Roman" w:hAnsi="Times New Roman" w:cs="Times New Roman"/>
          <w:sz w:val="28"/>
          <w:szCs w:val="28"/>
        </w:rPr>
        <w:t>ч</w:t>
      </w:r>
      <w:r w:rsidRPr="008465AB">
        <w:rPr>
          <w:rFonts w:ascii="Times New Roman" w:hAnsi="Times New Roman" w:cs="Times New Roman"/>
          <w:sz w:val="28"/>
          <w:szCs w:val="28"/>
        </w:rPr>
        <w:t>ный прием или направить жалобу по электронной почте.</w:t>
      </w:r>
    </w:p>
    <w:p w:rsidR="006B02FE" w:rsidRDefault="006B02FE" w:rsidP="004E28D1">
      <w:pPr>
        <w:spacing w:line="276" w:lineRule="auto"/>
      </w:pPr>
      <w:r w:rsidRPr="008465AB">
        <w:rPr>
          <w:rFonts w:ascii="Times New Roman" w:hAnsi="Times New Roman" w:cs="Times New Roman"/>
          <w:sz w:val="28"/>
          <w:szCs w:val="28"/>
        </w:rPr>
        <w:t>Срок рассмотрения  жалобы не должен превышать 30 дней с момента р</w:t>
      </w:r>
      <w:r w:rsidRPr="008465AB">
        <w:rPr>
          <w:rFonts w:ascii="Times New Roman" w:hAnsi="Times New Roman" w:cs="Times New Roman"/>
          <w:sz w:val="28"/>
          <w:szCs w:val="28"/>
        </w:rPr>
        <w:t>е</w:t>
      </w:r>
      <w:r w:rsidRPr="008465AB">
        <w:rPr>
          <w:rFonts w:ascii="Times New Roman" w:hAnsi="Times New Roman" w:cs="Times New Roman"/>
          <w:sz w:val="28"/>
          <w:szCs w:val="28"/>
        </w:rPr>
        <w:t>гистрации жалобы</w:t>
      </w:r>
      <w:r>
        <w:t>.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B5229F">
        <w:rPr>
          <w:rFonts w:ascii="Times New Roman" w:hAnsi="Times New Roman" w:cs="Times New Roman"/>
          <w:sz w:val="28"/>
          <w:szCs w:val="28"/>
        </w:rPr>
        <w:t>Основанием для начала процедуры обжалования является поступл</w:t>
      </w:r>
      <w:r w:rsidRPr="00B522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B5229F">
        <w:rPr>
          <w:rFonts w:ascii="Times New Roman" w:hAnsi="Times New Roman" w:cs="Times New Roman"/>
          <w:sz w:val="28"/>
          <w:szCs w:val="28"/>
        </w:rPr>
        <w:t>жалобы заявителя либо его представителя.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В жалобе в обязательном порядке указывается: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-наименование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B5229F">
        <w:rPr>
          <w:rFonts w:ascii="Times New Roman" w:hAnsi="Times New Roman" w:cs="Times New Roman"/>
          <w:sz w:val="28"/>
          <w:szCs w:val="28"/>
        </w:rPr>
        <w:t>, в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5229F">
        <w:rPr>
          <w:rFonts w:ascii="Times New Roman" w:hAnsi="Times New Roman" w:cs="Times New Roman"/>
          <w:sz w:val="28"/>
          <w:szCs w:val="28"/>
        </w:rPr>
        <w:t xml:space="preserve"> направляется жалоба, либо фамилия, имя, отчество соответствующего </w:t>
      </w:r>
      <w:r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B5229F">
        <w:rPr>
          <w:rFonts w:ascii="Times New Roman" w:hAnsi="Times New Roman" w:cs="Times New Roman"/>
          <w:sz w:val="28"/>
          <w:szCs w:val="28"/>
        </w:rPr>
        <w:t>, либо должность соответствующего лица;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-фамилия, имя, отчество (при наличии) заявителя либо его представителя, полное наименование юридического лица;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</w:t>
      </w:r>
      <w:r w:rsidRPr="00117035">
        <w:rPr>
          <w:rFonts w:ascii="Times New Roman" w:hAnsi="Times New Roman" w:cs="Times New Roman"/>
          <w:sz w:val="28"/>
          <w:szCs w:val="28"/>
        </w:rPr>
        <w:t xml:space="preserve"> </w:t>
      </w:r>
      <w:r w:rsidRPr="00741936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документа,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741936">
        <w:rPr>
          <w:rFonts w:ascii="Times New Roman" w:hAnsi="Times New Roman" w:cs="Times New Roman"/>
          <w:sz w:val="28"/>
          <w:szCs w:val="28"/>
        </w:rPr>
        <w:t xml:space="preserve"> почтовый адрес, если ответ должен быть напра</w:t>
      </w:r>
      <w:r w:rsidRPr="00741936">
        <w:rPr>
          <w:rFonts w:ascii="Times New Roman" w:hAnsi="Times New Roman" w:cs="Times New Roman"/>
          <w:sz w:val="28"/>
          <w:szCs w:val="28"/>
        </w:rPr>
        <w:t>в</w:t>
      </w:r>
      <w:r w:rsidRPr="00741936">
        <w:rPr>
          <w:rFonts w:ascii="Times New Roman" w:hAnsi="Times New Roman" w:cs="Times New Roman"/>
          <w:sz w:val="28"/>
          <w:szCs w:val="28"/>
        </w:rPr>
        <w:t>лен в письменной форме</w:t>
      </w:r>
      <w:r w:rsidRPr="00B5229F"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 заявителю либо его представителю;</w:t>
      </w:r>
    </w:p>
    <w:p w:rsidR="006B02FE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-суть жалобы;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-подпись заявителя либо его представителя </w:t>
      </w:r>
      <w:r>
        <w:rPr>
          <w:rFonts w:ascii="Times New Roman" w:hAnsi="Times New Roman" w:cs="Times New Roman"/>
          <w:sz w:val="28"/>
          <w:szCs w:val="28"/>
        </w:rPr>
        <w:t>и дата (только для обращений в письменном виде)</w:t>
      </w:r>
      <w:r w:rsidRPr="00B5229F">
        <w:rPr>
          <w:rFonts w:ascii="Times New Roman" w:hAnsi="Times New Roman" w:cs="Times New Roman"/>
          <w:sz w:val="28"/>
          <w:szCs w:val="28"/>
        </w:rPr>
        <w:t>.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Жалоба должна быть написана разборчивым почерком, не содержать н</w:t>
      </w:r>
      <w:r w:rsidRPr="00B5229F">
        <w:rPr>
          <w:rFonts w:ascii="Times New Roman" w:hAnsi="Times New Roman" w:cs="Times New Roman"/>
          <w:sz w:val="28"/>
          <w:szCs w:val="28"/>
        </w:rPr>
        <w:t>е</w:t>
      </w:r>
      <w:r w:rsidRPr="00B5229F">
        <w:rPr>
          <w:rFonts w:ascii="Times New Roman" w:hAnsi="Times New Roman" w:cs="Times New Roman"/>
          <w:sz w:val="28"/>
          <w:szCs w:val="28"/>
        </w:rPr>
        <w:t>цензурных выражений. В случае необходимости подтверждения своих доводов заявитель прилагает к жалобе документы и материалы, подтверждающие обо</w:t>
      </w:r>
      <w:r w:rsidRPr="00B5229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нованность жалобы, либо их копии в письменном виде или в электронной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ме.</w:t>
      </w:r>
    </w:p>
    <w:p w:rsidR="006B02FE" w:rsidRPr="00B5229F" w:rsidRDefault="006B02FE" w:rsidP="004E28D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Поступившая в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 или образовательное учреждение </w:t>
      </w:r>
      <w:r w:rsidRPr="00B5229F">
        <w:rPr>
          <w:rFonts w:ascii="Times New Roman" w:hAnsi="Times New Roman" w:cs="Times New Roman"/>
          <w:sz w:val="28"/>
          <w:szCs w:val="28"/>
        </w:rPr>
        <w:t xml:space="preserve"> жалоба рассматривается в течение 30 дней со дня ее регистрации.</w:t>
      </w:r>
    </w:p>
    <w:p w:rsidR="006B02FE" w:rsidRDefault="006B02FE" w:rsidP="00196C57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Срок рассмотрения жалобы может быть продлен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5229F">
        <w:rPr>
          <w:rFonts w:ascii="Times New Roman" w:hAnsi="Times New Roman" w:cs="Times New Roman"/>
          <w:sz w:val="28"/>
          <w:szCs w:val="28"/>
        </w:rPr>
        <w:t xml:space="preserve">омитета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5229F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5229F">
        <w:rPr>
          <w:rFonts w:ascii="Times New Roman" w:hAnsi="Times New Roman" w:cs="Times New Roman"/>
          <w:sz w:val="28"/>
          <w:szCs w:val="28"/>
        </w:rPr>
        <w:t>, но не более чем на 30 дней, о чем уведомляется заявитель л</w:t>
      </w:r>
      <w:r w:rsidRPr="00B5229F">
        <w:rPr>
          <w:rFonts w:ascii="Times New Roman" w:hAnsi="Times New Roman" w:cs="Times New Roman"/>
          <w:sz w:val="28"/>
          <w:szCs w:val="28"/>
        </w:rPr>
        <w:t>и</w:t>
      </w:r>
      <w:r w:rsidRPr="00B5229F">
        <w:rPr>
          <w:rFonts w:ascii="Times New Roman" w:hAnsi="Times New Roman" w:cs="Times New Roman"/>
          <w:sz w:val="28"/>
          <w:szCs w:val="28"/>
        </w:rPr>
        <w:t>бо его представитель в письменной форме.</w:t>
      </w:r>
    </w:p>
    <w:p w:rsidR="006B02FE" w:rsidRPr="00FA4CCD" w:rsidRDefault="006B02FE" w:rsidP="00196C57">
      <w:pPr>
        <w:shd w:val="clear" w:color="auto" w:fill="FFFFFF"/>
        <w:suppressAutoHyphens/>
        <w:spacing w:line="276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</w:t>
      </w:r>
      <w:r w:rsidRPr="00FA4CCD">
        <w:rPr>
          <w:rFonts w:ascii="Times New Roman" w:hAnsi="Times New Roman"/>
          <w:sz w:val="28"/>
          <w:szCs w:val="28"/>
        </w:rPr>
        <w:t>удовлетворения решением или действием (бездействием)</w:t>
      </w:r>
      <w:r>
        <w:rPr>
          <w:rFonts w:ascii="Times New Roman" w:hAnsi="Times New Roman"/>
          <w:sz w:val="28"/>
          <w:szCs w:val="28"/>
        </w:rPr>
        <w:t xml:space="preserve"> должностных лиц комитета по образованию или образовательного учреждения жалоба может быть направлена             </w:t>
      </w:r>
      <w:r w:rsidRPr="00FA4CCD">
        <w:rPr>
          <w:rFonts w:ascii="Times New Roman" w:hAnsi="Times New Roman"/>
          <w:sz w:val="28"/>
          <w:szCs w:val="28"/>
        </w:rPr>
        <w:t xml:space="preserve">в администрацию </w:t>
      </w:r>
      <w:r>
        <w:rPr>
          <w:rFonts w:ascii="Times New Roman" w:hAnsi="Times New Roman"/>
          <w:sz w:val="28"/>
          <w:szCs w:val="28"/>
        </w:rPr>
        <w:t>Ульчского муниципального района</w:t>
      </w:r>
      <w:r w:rsidRPr="00FA4CCD">
        <w:rPr>
          <w:rFonts w:ascii="Times New Roman" w:hAnsi="Times New Roman"/>
          <w:sz w:val="28"/>
          <w:szCs w:val="28"/>
        </w:rPr>
        <w:t>.</w:t>
      </w:r>
    </w:p>
    <w:p w:rsidR="006B02FE" w:rsidRDefault="006B02FE" w:rsidP="00196C5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Перечень оснований для оставления жалобы без ответа:</w:t>
      </w:r>
    </w:p>
    <w:p w:rsidR="006B02FE" w:rsidRPr="00D6237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5.4.1.отсутствие </w:t>
      </w:r>
      <w:r w:rsidRPr="00D62371">
        <w:rPr>
          <w:rFonts w:ascii="Times New Roman" w:hAnsi="Times New Roman" w:cs="Times New Roman"/>
          <w:sz w:val="28"/>
          <w:szCs w:val="28"/>
        </w:rPr>
        <w:t>фамили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62371">
        <w:rPr>
          <w:rFonts w:ascii="Times New Roman" w:hAnsi="Times New Roman" w:cs="Times New Roman"/>
          <w:sz w:val="28"/>
          <w:szCs w:val="28"/>
        </w:rPr>
        <w:t xml:space="preserve"> заявителя, направившего жалобу, и почтов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62371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62371"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2FE" w:rsidRPr="00D6237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5.4.2.</w:t>
      </w:r>
      <w:r w:rsidRPr="00D62371">
        <w:rPr>
          <w:rFonts w:ascii="Times New Roman" w:hAnsi="Times New Roman" w:cs="Times New Roman"/>
          <w:sz w:val="28"/>
          <w:szCs w:val="28"/>
        </w:rPr>
        <w:t xml:space="preserve"> жалоб</w:t>
      </w:r>
      <w:r>
        <w:rPr>
          <w:rFonts w:ascii="Times New Roman" w:hAnsi="Times New Roman" w:cs="Times New Roman"/>
          <w:sz w:val="28"/>
          <w:szCs w:val="28"/>
        </w:rPr>
        <w:t>а содержи</w:t>
      </w:r>
      <w:r w:rsidRPr="00D62371">
        <w:rPr>
          <w:rFonts w:ascii="Times New Roman" w:hAnsi="Times New Roman" w:cs="Times New Roman"/>
          <w:sz w:val="28"/>
          <w:szCs w:val="28"/>
        </w:rPr>
        <w:t>т нецензурные либо оскорбительные выражения, угрозы жизни, здоровью и имуществу должностного л</w:t>
      </w:r>
      <w:r>
        <w:rPr>
          <w:rFonts w:ascii="Times New Roman" w:hAnsi="Times New Roman" w:cs="Times New Roman"/>
          <w:sz w:val="28"/>
          <w:szCs w:val="28"/>
        </w:rPr>
        <w:t>ица, а также членов его семьи;</w:t>
      </w:r>
    </w:p>
    <w:p w:rsidR="006B02FE" w:rsidRPr="00D6237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5.4.3.</w:t>
      </w:r>
      <w:r w:rsidRPr="00D62371">
        <w:rPr>
          <w:rFonts w:ascii="Times New Roman" w:hAnsi="Times New Roman" w:cs="Times New Roman"/>
          <w:sz w:val="28"/>
          <w:szCs w:val="28"/>
        </w:rPr>
        <w:t>текст письменно</w:t>
      </w:r>
      <w:r>
        <w:rPr>
          <w:rFonts w:ascii="Times New Roman" w:hAnsi="Times New Roman" w:cs="Times New Roman"/>
          <w:sz w:val="28"/>
          <w:szCs w:val="28"/>
        </w:rPr>
        <w:t>й жалобы не поддается прочтению</w:t>
      </w:r>
      <w:r w:rsidRPr="00D623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62371">
        <w:rPr>
          <w:rFonts w:ascii="Times New Roman" w:hAnsi="Times New Roman" w:cs="Times New Roman"/>
          <w:sz w:val="28"/>
          <w:szCs w:val="28"/>
        </w:rPr>
        <w:t>о чем сообщается за</w:t>
      </w:r>
      <w:r w:rsidRPr="00D62371">
        <w:rPr>
          <w:rFonts w:ascii="Times New Roman" w:hAnsi="Times New Roman" w:cs="Times New Roman"/>
          <w:sz w:val="28"/>
          <w:szCs w:val="28"/>
        </w:rPr>
        <w:t>я</w:t>
      </w:r>
      <w:r w:rsidRPr="00D62371">
        <w:rPr>
          <w:rFonts w:ascii="Times New Roman" w:hAnsi="Times New Roman" w:cs="Times New Roman"/>
          <w:sz w:val="28"/>
          <w:szCs w:val="28"/>
        </w:rPr>
        <w:t>вителю, направившему жалобу, если его фамилия и почтовый адрес поддаются прочтению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B02FE" w:rsidRPr="00D6237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5.4.4.в </w:t>
      </w:r>
      <w:r w:rsidRPr="00D62371">
        <w:rPr>
          <w:rFonts w:ascii="Times New Roman" w:hAnsi="Times New Roman" w:cs="Times New Roman"/>
          <w:sz w:val="28"/>
          <w:szCs w:val="28"/>
        </w:rPr>
        <w:t>жалобе заявителя содержится вопрос, на который заявителю многокра</w:t>
      </w:r>
      <w:r w:rsidRPr="00D62371">
        <w:rPr>
          <w:rFonts w:ascii="Times New Roman" w:hAnsi="Times New Roman" w:cs="Times New Roman"/>
          <w:sz w:val="28"/>
          <w:szCs w:val="28"/>
        </w:rPr>
        <w:t>т</w:t>
      </w:r>
      <w:r w:rsidRPr="00D62371">
        <w:rPr>
          <w:rFonts w:ascii="Times New Roman" w:hAnsi="Times New Roman" w:cs="Times New Roman"/>
          <w:sz w:val="28"/>
          <w:szCs w:val="28"/>
        </w:rPr>
        <w:t>но давались письменные ответы по существу в связи с ранее направляемыми жалобами, и при этом в жалобе не приводятся новые доводы или обстоятельс</w:t>
      </w:r>
      <w:r w:rsidRPr="00D62371">
        <w:rPr>
          <w:rFonts w:ascii="Times New Roman" w:hAnsi="Times New Roman" w:cs="Times New Roman"/>
          <w:sz w:val="28"/>
          <w:szCs w:val="28"/>
        </w:rPr>
        <w:t>т</w:t>
      </w:r>
      <w:r w:rsidRPr="00D62371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5.4.5.</w:t>
      </w:r>
      <w:r w:rsidRPr="00D62371">
        <w:rPr>
          <w:rFonts w:ascii="Times New Roman" w:hAnsi="Times New Roman" w:cs="Times New Roman"/>
          <w:sz w:val="28"/>
          <w:szCs w:val="28"/>
        </w:rPr>
        <w:t xml:space="preserve"> ответ по существу поставленного в жалобе вопроса не может быть дан без разглашения сведений, составляющих государственную или иную охраняе</w:t>
      </w:r>
      <w:r>
        <w:rPr>
          <w:rFonts w:ascii="Times New Roman" w:hAnsi="Times New Roman" w:cs="Times New Roman"/>
          <w:sz w:val="28"/>
          <w:szCs w:val="28"/>
        </w:rPr>
        <w:t>мую федеральным законом тайну (</w:t>
      </w:r>
      <w:r w:rsidRPr="00D62371">
        <w:rPr>
          <w:rFonts w:ascii="Times New Roman" w:hAnsi="Times New Roman" w:cs="Times New Roman"/>
          <w:sz w:val="28"/>
          <w:szCs w:val="28"/>
        </w:rPr>
        <w:t>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62371">
        <w:rPr>
          <w:rFonts w:ascii="Times New Roman" w:hAnsi="Times New Roman" w:cs="Times New Roman"/>
          <w:sz w:val="28"/>
          <w:szCs w:val="28"/>
        </w:rPr>
        <w:t>.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Должностным лицом комитета по образованию или образовательного 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реждения сообщается заявителю об оставлении жалобы без ответа с указанием причин, перечисленных выше (за исключением п. 5.4.1.)</w:t>
      </w:r>
      <w:r w:rsidRPr="00B10BC7">
        <w:rPr>
          <w:rFonts w:ascii="Times New Roman" w:hAnsi="Times New Roman" w:cs="Times New Roman"/>
          <w:sz w:val="28"/>
          <w:szCs w:val="28"/>
        </w:rPr>
        <w:t xml:space="preserve"> </w:t>
      </w:r>
      <w:r w:rsidRPr="00D6237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доводится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до</w:t>
      </w:r>
      <w:r w:rsidRPr="00D62371">
        <w:rPr>
          <w:rFonts w:ascii="Times New Roman" w:hAnsi="Times New Roman" w:cs="Times New Roman"/>
          <w:sz w:val="28"/>
          <w:szCs w:val="28"/>
        </w:rPr>
        <w:t xml:space="preserve"> заявител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2371">
        <w:rPr>
          <w:rFonts w:ascii="Times New Roman" w:hAnsi="Times New Roman" w:cs="Times New Roman"/>
          <w:sz w:val="28"/>
          <w:szCs w:val="28"/>
        </w:rPr>
        <w:t>, направивше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62371">
        <w:rPr>
          <w:rFonts w:ascii="Times New Roman" w:hAnsi="Times New Roman" w:cs="Times New Roman"/>
          <w:sz w:val="28"/>
          <w:szCs w:val="28"/>
        </w:rPr>
        <w:t xml:space="preserve"> жалобу, о недопустимости злоупотребления правом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2FE" w:rsidRPr="0026245B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Pr="0026245B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жалобы должностным лицом </w:t>
      </w:r>
      <w:r>
        <w:rPr>
          <w:rFonts w:ascii="Times New Roman" w:hAnsi="Times New Roman" w:cs="Times New Roman"/>
          <w:sz w:val="28"/>
          <w:szCs w:val="28"/>
        </w:rPr>
        <w:t xml:space="preserve">комитета по образованию или образовательного учреждения </w:t>
      </w:r>
      <w:r w:rsidRPr="0026245B">
        <w:rPr>
          <w:rFonts w:ascii="Times New Roman" w:hAnsi="Times New Roman" w:cs="Times New Roman"/>
          <w:sz w:val="28"/>
          <w:szCs w:val="28"/>
        </w:rPr>
        <w:t>принимается решение об удовлетворении требований заявителя либо об отказе в её удовлетворении.</w:t>
      </w:r>
    </w:p>
    <w:p w:rsidR="006B02FE" w:rsidRPr="006C7F6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7F6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C7F68">
        <w:rPr>
          <w:rFonts w:ascii="Times New Roman" w:hAnsi="Times New Roman" w:cs="Times New Roman"/>
          <w:sz w:val="28"/>
          <w:szCs w:val="28"/>
        </w:rPr>
        <w:t>. Действия (бездействие) должностных лиц могут быть обжалованы заявителем в судебном порядке в соответствии с действующим законодательс</w:t>
      </w:r>
      <w:r w:rsidRPr="006C7F68">
        <w:rPr>
          <w:rFonts w:ascii="Times New Roman" w:hAnsi="Times New Roman" w:cs="Times New Roman"/>
          <w:sz w:val="28"/>
          <w:szCs w:val="28"/>
        </w:rPr>
        <w:t>т</w:t>
      </w:r>
      <w:r w:rsidRPr="006C7F68">
        <w:rPr>
          <w:rFonts w:ascii="Times New Roman" w:hAnsi="Times New Roman" w:cs="Times New Roman"/>
          <w:sz w:val="28"/>
          <w:szCs w:val="28"/>
        </w:rPr>
        <w:t>вом.</w:t>
      </w:r>
    </w:p>
    <w:p w:rsidR="006B02FE" w:rsidRPr="006C7F68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Pr="00935907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bookmarkEnd w:id="37"/>
    <w:bookmarkEnd w:id="38"/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6B02FE" w:rsidRPr="00796E0E" w:rsidRDefault="006B02FE" w:rsidP="004E28D1">
      <w:pPr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5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6B02F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>зачислению</w:t>
      </w:r>
    </w:p>
    <w:p w:rsidR="006B02FE" w:rsidRPr="00796E0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 в образовательное учреждение</w:t>
      </w: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</w:p>
    <w:p w:rsidR="006B02FE" w:rsidRPr="00333771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33771">
        <w:rPr>
          <w:rFonts w:ascii="Times New Roman" w:hAnsi="Times New Roman" w:cs="Times New Roman"/>
          <w:b w:val="0"/>
          <w:color w:val="000000"/>
          <w:sz w:val="28"/>
          <w:szCs w:val="28"/>
        </w:rPr>
        <w:t>Прием граждан</w:t>
      </w:r>
    </w:p>
    <w:p w:rsidR="006B02FE" w:rsidRPr="00333771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3377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комитете по образованию администрации</w:t>
      </w:r>
    </w:p>
    <w:p w:rsidR="006B02FE" w:rsidRPr="00333771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771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Pr="00443B73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комитета:</w:t>
      </w:r>
    </w:p>
    <w:p w:rsidR="006B02FE" w:rsidRPr="00443B73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682400 Ульчский район, с. Богородское,  ул.30 лет Победы 50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Телефоны: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Pr="00443B7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8 (42151) 5-11-57;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43B73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председателя комитета: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(42151) 5-21-33</w:t>
      </w:r>
      <w:r w:rsidRPr="00443B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вопросам</w:t>
      </w:r>
      <w:r w:rsidRPr="00443B73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(42151) 5-13-33;</w:t>
      </w:r>
    </w:p>
    <w:p w:rsidR="006B02FE" w:rsidRDefault="006B02FE" w:rsidP="004E28D1">
      <w:pPr>
        <w:spacing w:line="276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вопросам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воспитательной работы и дополнительного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разования: 8 (42151) 5-13-13.</w:t>
      </w:r>
    </w:p>
    <w:p w:rsidR="006B02FE" w:rsidRDefault="006B02FE" w:rsidP="004E28D1">
      <w:pPr>
        <w:spacing w:line="276" w:lineRule="auto"/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6B02FE" w:rsidRPr="00D0286B" w:rsidRDefault="006B02FE" w:rsidP="004E28D1">
      <w:pPr>
        <w:spacing w:line="276" w:lineRule="auto"/>
        <w:ind w:left="127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комитета: </w:t>
      </w:r>
      <w:r>
        <w:rPr>
          <w:rFonts w:ascii="Times New Roman" w:hAnsi="Times New Roman" w:cs="Times New Roman"/>
          <w:sz w:val="28"/>
          <w:szCs w:val="28"/>
          <w:lang w:val="en-US"/>
        </w:rPr>
        <w:t>komitet</w:t>
      </w:r>
      <w:r w:rsidRPr="00D028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ulch</w:t>
      </w:r>
      <w:r w:rsidRPr="00D0286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028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6B02FE" w:rsidRPr="00443B73" w:rsidRDefault="006B02FE" w:rsidP="004E28D1">
      <w:pPr>
        <w:spacing w:line="276" w:lineRule="auto"/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6B02FE" w:rsidRPr="00443B73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Часы работы: понедельник - пятница с 9.00 до 18.00.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Перерыв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3B73">
        <w:rPr>
          <w:rFonts w:ascii="Times New Roman" w:hAnsi="Times New Roman" w:cs="Times New Roman"/>
          <w:sz w:val="28"/>
          <w:szCs w:val="28"/>
        </w:rPr>
        <w:t xml:space="preserve">с 13.00 </w:t>
      </w:r>
      <w:r>
        <w:rPr>
          <w:rFonts w:ascii="Times New Roman" w:hAnsi="Times New Roman" w:cs="Times New Roman"/>
          <w:sz w:val="28"/>
          <w:szCs w:val="28"/>
        </w:rPr>
        <w:t xml:space="preserve">час. </w:t>
      </w:r>
      <w:r w:rsidRPr="00443B73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14.00 час.</w:t>
      </w:r>
    </w:p>
    <w:p w:rsidR="006B02FE" w:rsidRPr="00443B73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Прием граждан по личным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председателем комитета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(Воронцов Игорь Владимирович)</w:t>
      </w:r>
      <w:r w:rsidRPr="00443B73">
        <w:rPr>
          <w:rFonts w:ascii="Times New Roman" w:hAnsi="Times New Roman" w:cs="Times New Roman"/>
          <w:sz w:val="28"/>
          <w:szCs w:val="28"/>
        </w:rPr>
        <w:t>:</w:t>
      </w:r>
    </w:p>
    <w:p w:rsidR="006B02FE" w:rsidRPr="00443B73" w:rsidRDefault="006B02FE" w:rsidP="004E28D1">
      <w:pPr>
        <w:spacing w:line="276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 xml:space="preserve"> поне</w:t>
      </w:r>
      <w:r>
        <w:rPr>
          <w:rFonts w:ascii="Times New Roman" w:hAnsi="Times New Roman" w:cs="Times New Roman"/>
          <w:sz w:val="28"/>
          <w:szCs w:val="28"/>
        </w:rPr>
        <w:t>дельник  с 14.00 до 17.00 часов.</w:t>
      </w:r>
    </w:p>
    <w:p w:rsidR="006B02FE" w:rsidRDefault="006B02FE" w:rsidP="004E28D1">
      <w:pPr>
        <w:tabs>
          <w:tab w:val="left" w:pos="6877"/>
        </w:tabs>
        <w:spacing w:line="276" w:lineRule="auto"/>
        <w:rPr>
          <w:rFonts w:ascii="Times New Roman" w:hAnsi="Times New Roman" w:cs="Times New Roman"/>
          <w:bCs/>
        </w:rPr>
      </w:pPr>
    </w:p>
    <w:p w:rsidR="006B02FE" w:rsidRDefault="006B02FE" w:rsidP="004E28D1">
      <w:pPr>
        <w:tabs>
          <w:tab w:val="left" w:pos="6877"/>
        </w:tabs>
        <w:spacing w:line="276" w:lineRule="auto"/>
        <w:rPr>
          <w:rFonts w:ascii="Times New Roman" w:hAnsi="Times New Roman" w:cs="Times New Roman"/>
          <w:bCs/>
        </w:rPr>
      </w:pPr>
    </w:p>
    <w:p w:rsidR="006B02FE" w:rsidRDefault="006B02FE" w:rsidP="004E28D1">
      <w:pPr>
        <w:tabs>
          <w:tab w:val="left" w:pos="6877"/>
        </w:tabs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bookmarkEnd w:id="36"/>
    <w:p w:rsidR="006B02FE" w:rsidRPr="00E77C74" w:rsidRDefault="006B02FE" w:rsidP="004E28D1">
      <w:pPr>
        <w:pStyle w:val="Heading1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нформация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 местонахождении, электронных  адресах, телефонах, Интернет-сайтах мун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ципальных образовательных учреждений</w:t>
      </w: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1906"/>
        <w:gridCol w:w="992"/>
        <w:gridCol w:w="2410"/>
        <w:gridCol w:w="1701"/>
      </w:tblGrid>
      <w:tr w:rsidR="006B02FE" w:rsidRPr="0059267C" w:rsidTr="0059267C">
        <w:trPr>
          <w:trHeight w:val="1760"/>
        </w:trPr>
        <w:tc>
          <w:tcPr>
            <w:tcW w:w="34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right="-15"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 xml:space="preserve">тельного учреждения </w:t>
            </w:r>
          </w:p>
        </w:tc>
        <w:tc>
          <w:tcPr>
            <w:tcW w:w="1906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есто</w:t>
            </w:r>
          </w:p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нахож-</w:t>
            </w:r>
          </w:p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фон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Интернет-сайт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для детей дошкольного и младшего школьного возраста начальная школа -  детский сад сельского поселения «Село У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та» 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682400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 Ульчский район с.Ухта ул.Центральная, 4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51156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uxta@yandex.ru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www.uxta.russchools.ru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учреждение для детей дошкольного и младшего школьного возраста начальная школа -  детский сад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Кальма Тырского сельского поселения   Ульчского мун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ципального района Хабаро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682408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 Ульчский район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Кальма пер. Школьный д.1 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58662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selokalma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www.kalma.russchools.ru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учреждение для детей дошкольного и младшего школьного возраста начальная школа -  детский сад сельского поселения «Село 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линовка»  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682417,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Калино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6B02FE" w:rsidRPr="003E27B1" w:rsidRDefault="006B02FE" w:rsidP="004E28D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Таежная, 13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59641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novka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2009@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www.kalinovka.russchools.ru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с.Сусанино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санинского сельского посел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ния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682419,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он, с. Сусанино, 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Централ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 78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58148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susa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n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ino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78@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rambler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www.susanino.russchools.ru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Богородское» Ульчского муниципального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Богоро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ское,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26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51986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27312@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mmc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.27.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www.bogorodskoe.russchools.ru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с.Тахта Тахти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 Ульчского муниципального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682430,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с.Тахта,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ная,14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50260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taxta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www.taxta.russchools.ru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Булава» Ульчск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Х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Булава,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Централ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 27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55606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ap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_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bul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mmc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.27.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www.bulava.edu.27.ru</w:t>
              </w:r>
            </w:hyperlink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Де-Кастри Де-Кастринского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682429,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Де-Кастри,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Горная, 6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56474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pyterochka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5@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www.dekastri.russchools.ru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Киселевка Киселевского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682412,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Киселе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21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54267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kiselevka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-27@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www.kiselevka.russchools.ru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Большие Са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ники Санниковского сельского поселения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682425,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Санники,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ул. Аптечная, 4 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57940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sanniki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www.sanniki.russchools.ru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с.Солонцы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лонцовского сельского посел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ния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682426,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с.Солонцы,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ул.Школьная, 11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53122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solontsi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2009@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www.solontsi.russchools.ru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Софийск» Уль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682418,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Софийск,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ул.Центральная,12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59744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irad111072@mail.ru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www.sofiysk.russchools.ru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«Поселок Циммермано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ка» Ульчского муниципального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п. Цимме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мановка, 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Железнод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рожная, 35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54843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Cimme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manovka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www.cimmermanovka.russchools.ru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 Быстринск  Быстринского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682416,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Быс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ринск, 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ул. Набережная, 11 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bistrinsk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www.bistrinsk.russchools.ru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Тыр Тырск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сельского поселения Уль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682408,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район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Тыр,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Ленина, 10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58632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ytes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www.tir.russchools.ru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Мариинский рейд Мариинского сельского поселения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682424,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Марии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ский рейд, 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Космона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тов, 1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57933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reydshkola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inbox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www.reid.russchools.ru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Дуди» Ульчского муниципального района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682427,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с.Дуди,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Школьная, 11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53332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dudi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-1@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www.dudi.russchools.ru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основная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п.Решающий Быстринского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п.Решающий,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17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54323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reshauchsyi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17@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www.reshayushiy.russchools.ru</w:t>
            </w:r>
          </w:p>
        </w:tc>
      </w:tr>
      <w:tr w:rsidR="006B02FE" w:rsidRPr="0059267C" w:rsidTr="0059267C">
        <w:trPr>
          <w:trHeight w:val="1760"/>
        </w:trPr>
        <w:tc>
          <w:tcPr>
            <w:tcW w:w="3492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основная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с.Савинское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винского сельского поселения Ульчского муниципального района Хабаровского края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682421,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с.Савинское,</w:t>
            </w:r>
          </w:p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Школьная, 6</w:t>
            </w:r>
          </w:p>
        </w:tc>
        <w:tc>
          <w:tcPr>
            <w:tcW w:w="992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55132</w:t>
            </w:r>
          </w:p>
        </w:tc>
        <w:tc>
          <w:tcPr>
            <w:tcW w:w="2410" w:type="dxa"/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inskschool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B02FE" w:rsidRPr="003E27B1" w:rsidRDefault="006B02FE" w:rsidP="004E28D1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02FE" w:rsidRPr="003E27B1" w:rsidRDefault="006B02FE" w:rsidP="004E28D1">
            <w:pPr>
              <w:spacing w:line="276" w:lineRule="auto"/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www.savinsk.russchools.ru</w:t>
            </w:r>
          </w:p>
        </w:tc>
      </w:tr>
    </w:tbl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6B02FE" w:rsidRPr="00796E0E" w:rsidRDefault="006B02FE" w:rsidP="004E28D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учреждений муниципальных образовательных учреждений дополнител</w:t>
      </w:r>
      <w:r w:rsidRPr="00796E0E">
        <w:rPr>
          <w:rFonts w:ascii="Times New Roman" w:hAnsi="Times New Roman" w:cs="Times New Roman"/>
          <w:bCs/>
          <w:sz w:val="28"/>
          <w:szCs w:val="28"/>
        </w:rPr>
        <w:t>ь</w:t>
      </w:r>
      <w:r w:rsidRPr="00796E0E">
        <w:rPr>
          <w:rFonts w:ascii="Times New Roman" w:hAnsi="Times New Roman" w:cs="Times New Roman"/>
          <w:bCs/>
          <w:sz w:val="28"/>
          <w:szCs w:val="28"/>
        </w:rPr>
        <w:t>ного образования детей (МОУ ДОД), оказывающих услугу:</w:t>
      </w:r>
    </w:p>
    <w:p w:rsidR="006B02FE" w:rsidRPr="004B75B4" w:rsidRDefault="006B02FE" w:rsidP="004E28D1">
      <w:pPr>
        <w:spacing w:line="276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2976"/>
        <w:gridCol w:w="2410"/>
      </w:tblGrid>
      <w:tr w:rsidR="006B02FE" w:rsidRPr="004B75B4" w:rsidTr="003E27B1">
        <w:trPr>
          <w:cantSplit/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FE" w:rsidRPr="003E27B1" w:rsidRDefault="006B02FE" w:rsidP="004E28D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Название учреждения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FE" w:rsidRPr="003E27B1" w:rsidRDefault="006B02FE" w:rsidP="004E28D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FE" w:rsidRPr="003E27B1" w:rsidRDefault="006B02FE" w:rsidP="004E28D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Телефоны</w:t>
            </w:r>
          </w:p>
        </w:tc>
      </w:tr>
      <w:tr w:rsidR="006B02FE" w:rsidRPr="004B75B4" w:rsidTr="003E27B1">
        <w:trPr>
          <w:cantSplit/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FE" w:rsidRPr="003E27B1" w:rsidRDefault="006B02FE" w:rsidP="004E28D1">
            <w:pPr>
              <w:spacing w:line="276" w:lineRule="auto"/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дополнительного 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разования детей «Центр внешк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льной работы» сельского посел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ния «Село Богородское» Ульчск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Хаб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ровского края</w:t>
            </w:r>
          </w:p>
          <w:p w:rsidR="006B02FE" w:rsidRPr="003E27B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FE" w:rsidRPr="003E27B1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FE" w:rsidRPr="003E27B1" w:rsidRDefault="006B02FE" w:rsidP="004E28D1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682400, Хабаровский  край, Ульчский район, с. Богородское,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стина, 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FE" w:rsidRPr="003E27B1" w:rsidRDefault="006B02FE" w:rsidP="004E28D1">
            <w:pPr>
              <w:spacing w:line="276" w:lineRule="auto"/>
              <w:ind w:left="111" w:firstLine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103C83">
              <w:rPr>
                <w:rFonts w:ascii="Times New Roman" w:hAnsi="Times New Roman" w:cs="Times New Roman"/>
                <w:sz w:val="28"/>
                <w:szCs w:val="28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5-14-91</w:t>
            </w:r>
          </w:p>
        </w:tc>
      </w:tr>
    </w:tbl>
    <w:p w:rsidR="006B02FE" w:rsidRDefault="006B02FE" w:rsidP="004E28D1">
      <w:pPr>
        <w:spacing w:line="276" w:lineRule="auto"/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:rsidR="006B02FE" w:rsidRPr="00796E0E" w:rsidRDefault="006B02FE" w:rsidP="004E28D1">
      <w:pPr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4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6B02F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6B02FE" w:rsidRPr="00796E0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Заявление</w:t>
      </w: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родителей (законных представителей)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граждан </w:t>
      </w: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>о приеме</w:t>
      </w:r>
    </w:p>
    <w:p w:rsidR="006B02FE" w:rsidRPr="00C47BB9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муниципальное образовательное учреждение</w:t>
      </w: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Pr="007F7434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  <w:r w:rsidRPr="00C47BB9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Pr="00E77C74">
        <w:rPr>
          <w:rFonts w:ascii="Times New Roman" w:hAnsi="Times New Roman" w:cs="Times New Roman"/>
        </w:rPr>
        <w:t xml:space="preserve"> __________________________</w:t>
      </w:r>
      <w:r>
        <w:rPr>
          <w:rFonts w:ascii="Times New Roman" w:hAnsi="Times New Roman" w:cs="Times New Roman"/>
        </w:rPr>
        <w:t>__</w:t>
      </w:r>
    </w:p>
    <w:p w:rsidR="006B02FE" w:rsidRDefault="006B02FE" w:rsidP="004E28D1">
      <w:pPr>
        <w:pStyle w:val="af2"/>
        <w:spacing w:line="276" w:lineRule="auto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</w:t>
      </w:r>
      <w:r w:rsidRPr="00E77C74">
        <w:rPr>
          <w:rFonts w:ascii="Times New Roman" w:hAnsi="Times New Roman" w:cs="Times New Roman"/>
          <w:sz w:val="16"/>
          <w:szCs w:val="16"/>
        </w:rPr>
        <w:t>(наименование учреждения)</w:t>
      </w:r>
      <w:r w:rsidRPr="00E77C74">
        <w:rPr>
          <w:rFonts w:ascii="Times New Roman" w:hAnsi="Times New Roman" w:cs="Times New Roman"/>
        </w:rPr>
        <w:t xml:space="preserve">                                  _______________________________________                                 </w:t>
      </w:r>
    </w:p>
    <w:p w:rsidR="006B02FE" w:rsidRPr="00E77C74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E77C74">
        <w:rPr>
          <w:rFonts w:ascii="Times New Roman" w:hAnsi="Times New Roman" w:cs="Times New Roman"/>
        </w:rPr>
        <w:t xml:space="preserve"> _______________________________________</w:t>
      </w:r>
      <w:r>
        <w:rPr>
          <w:rFonts w:ascii="Times New Roman" w:hAnsi="Times New Roman" w:cs="Times New Roman"/>
        </w:rPr>
        <w:t>_</w:t>
      </w:r>
    </w:p>
    <w:p w:rsidR="006B02FE" w:rsidRPr="00E77C74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</w:t>
      </w:r>
      <w:r w:rsidRPr="00E77C74">
        <w:rPr>
          <w:rFonts w:ascii="Times New Roman" w:hAnsi="Times New Roman" w:cs="Times New Roman"/>
        </w:rPr>
        <w:t xml:space="preserve"> </w:t>
      </w:r>
      <w:r w:rsidRPr="00E77C74"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6B02FE" w:rsidRPr="00103D7F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  <w:r w:rsidRPr="004E16C7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Фамилия</w:t>
      </w:r>
      <w:r w:rsidRPr="00E77C74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______________________________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Имя  _____________________________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Отчество</w:t>
      </w: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</w:t>
      </w:r>
      <w:r w:rsidRPr="00E77C74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E16C7">
        <w:rPr>
          <w:rFonts w:ascii="Times New Roman" w:hAnsi="Times New Roman" w:cs="Times New Roman"/>
          <w:sz w:val="24"/>
          <w:szCs w:val="24"/>
        </w:rPr>
        <w:t>Место регистрации: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Село</w:t>
      </w:r>
      <w:r w:rsidRPr="004E16C7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Улица</w:t>
      </w:r>
      <w:r w:rsidRPr="00E77C74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</w:t>
      </w:r>
      <w:r w:rsidRPr="00E77C7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Дом _____ корп. ______ кв. __________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C74">
        <w:rPr>
          <w:rFonts w:ascii="Times New Roman" w:hAnsi="Times New Roman" w:cs="Times New Roman"/>
        </w:rPr>
        <w:t xml:space="preserve">_______________________________                             </w:t>
      </w:r>
    </w:p>
    <w:p w:rsidR="006B02FE" w:rsidRPr="00103D7F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Паспорт серия</w:t>
      </w:r>
      <w:r w:rsidRPr="00E77C74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 xml:space="preserve"> </w:t>
      </w:r>
      <w:r w:rsidRPr="004E16C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</w:rPr>
        <w:t xml:space="preserve"> _______________</w:t>
      </w:r>
    </w:p>
    <w:p w:rsidR="006B02FE" w:rsidRPr="00103D7F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Pr="00E77C74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 w:rsidRPr="007F7434">
        <w:rPr>
          <w:rFonts w:ascii="Times New Roman" w:hAnsi="Times New Roman" w:cs="Times New Roman"/>
          <w:sz w:val="24"/>
          <w:szCs w:val="24"/>
        </w:rPr>
        <w:t>Выдан</w:t>
      </w:r>
      <w:r w:rsidRPr="00E77C74">
        <w:rPr>
          <w:rFonts w:ascii="Times New Roman" w:hAnsi="Times New Roman" w:cs="Times New Roman"/>
        </w:rPr>
        <w:t xml:space="preserve"> _______________________________</w:t>
      </w:r>
    </w:p>
    <w:p w:rsidR="006B02FE" w:rsidRPr="00796E0E" w:rsidRDefault="006B02FE" w:rsidP="004E28D1">
      <w:pPr>
        <w:spacing w:line="276" w:lineRule="auto"/>
        <w:ind w:left="5529"/>
        <w:rPr>
          <w:rFonts w:ascii="Times New Roman" w:hAnsi="Times New Roman" w:cs="Times New Roman"/>
        </w:rPr>
      </w:pPr>
    </w:p>
    <w:p w:rsidR="006B02FE" w:rsidRPr="00796E0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Заявление</w:t>
      </w:r>
    </w:p>
    <w:p w:rsidR="006B02FE" w:rsidRPr="007F7434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pStyle w:val="af2"/>
        <w:spacing w:line="276" w:lineRule="auto"/>
        <w:ind w:firstLine="709"/>
        <w:rPr>
          <w:rFonts w:ascii="Times New Roman" w:hAnsi="Times New Roman" w:cs="Times New Roman"/>
        </w:rPr>
      </w:pPr>
      <w:r w:rsidRPr="007F7434">
        <w:rPr>
          <w:rFonts w:ascii="Times New Roman" w:hAnsi="Times New Roman" w:cs="Times New Roman"/>
          <w:sz w:val="28"/>
          <w:szCs w:val="28"/>
        </w:rPr>
        <w:t>Прошу принять моего ребенка (сына, дочь)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6B02FE" w:rsidRPr="00103D7F" w:rsidRDefault="006B02FE" w:rsidP="004E28D1">
      <w:pPr>
        <w:spacing w:line="276" w:lineRule="auto"/>
        <w:rPr>
          <w:sz w:val="16"/>
          <w:szCs w:val="16"/>
        </w:rPr>
      </w:pP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E77C74">
        <w:rPr>
          <w:rFonts w:ascii="Times New Roman" w:hAnsi="Times New Roman" w:cs="Times New Roman"/>
        </w:rPr>
        <w:t xml:space="preserve">  </w:t>
      </w:r>
      <w:r w:rsidRPr="00E77C7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  <w:sz w:val="16"/>
          <w:szCs w:val="16"/>
        </w:rPr>
        <w:t xml:space="preserve">                                    (дата рождения, место проживания)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 </w:t>
      </w:r>
      <w:r w:rsidRPr="007F7434">
        <w:rPr>
          <w:rFonts w:ascii="Times New Roman" w:hAnsi="Times New Roman" w:cs="Times New Roman"/>
          <w:sz w:val="28"/>
          <w:szCs w:val="28"/>
        </w:rPr>
        <w:t>в</w:t>
      </w:r>
      <w:r w:rsidRPr="00E77C74">
        <w:rPr>
          <w:rFonts w:ascii="Times New Roman" w:hAnsi="Times New Roman" w:cs="Times New Roman"/>
        </w:rPr>
        <w:t xml:space="preserve"> ______________ </w:t>
      </w:r>
      <w:r w:rsidRPr="007F7434">
        <w:rPr>
          <w:rFonts w:ascii="Times New Roman" w:hAnsi="Times New Roman" w:cs="Times New Roman"/>
          <w:sz w:val="28"/>
          <w:szCs w:val="28"/>
        </w:rPr>
        <w:t>класс Вашего учреждения</w:t>
      </w:r>
      <w:r w:rsidRPr="00E77C74">
        <w:rPr>
          <w:rFonts w:ascii="Times New Roman" w:hAnsi="Times New Roman" w:cs="Times New Roman"/>
        </w:rPr>
        <w:t>.</w:t>
      </w:r>
    </w:p>
    <w:p w:rsidR="006B02FE" w:rsidRPr="00103D7F" w:rsidRDefault="006B02FE" w:rsidP="004E28D1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  <w:color w:val="FF0000"/>
        </w:rPr>
        <w:t xml:space="preserve">    </w:t>
      </w:r>
      <w:r w:rsidRPr="007F7434">
        <w:rPr>
          <w:rFonts w:ascii="Times New Roman" w:hAnsi="Times New Roman" w:cs="Times New Roman"/>
          <w:sz w:val="28"/>
          <w:szCs w:val="28"/>
        </w:rPr>
        <w:t>Окончил(а)</w:t>
      </w:r>
      <w:r w:rsidRPr="00E77C74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_____</w:t>
      </w:r>
      <w:r w:rsidRPr="00E77C74">
        <w:rPr>
          <w:rFonts w:ascii="Times New Roman" w:hAnsi="Times New Roman" w:cs="Times New Roman"/>
        </w:rPr>
        <w:t xml:space="preserve"> </w:t>
      </w:r>
      <w:r w:rsidRPr="007F7434">
        <w:rPr>
          <w:rFonts w:ascii="Times New Roman" w:hAnsi="Times New Roman" w:cs="Times New Roman"/>
          <w:sz w:val="28"/>
          <w:szCs w:val="28"/>
        </w:rPr>
        <w:t>классов</w:t>
      </w:r>
      <w:r w:rsidRPr="00E77C74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>_________________________________________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E77C74">
        <w:rPr>
          <w:rFonts w:ascii="Times New Roman" w:hAnsi="Times New Roman" w:cs="Times New Roman"/>
          <w:sz w:val="16"/>
          <w:szCs w:val="16"/>
        </w:rPr>
        <w:t>(название учреждения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7434">
        <w:rPr>
          <w:rFonts w:ascii="Times New Roman" w:hAnsi="Times New Roman" w:cs="Times New Roman"/>
          <w:sz w:val="28"/>
          <w:szCs w:val="28"/>
        </w:rPr>
        <w:t>Изучал(а)</w:t>
      </w:r>
      <w:r w:rsidRPr="00E77C74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>_______</w:t>
      </w:r>
      <w:r w:rsidRPr="00E77C74">
        <w:rPr>
          <w:rFonts w:ascii="Times New Roman" w:hAnsi="Times New Roman" w:cs="Times New Roman"/>
        </w:rPr>
        <w:t xml:space="preserve">____ </w:t>
      </w:r>
      <w:r w:rsidRPr="007F7434">
        <w:rPr>
          <w:rFonts w:ascii="Times New Roman" w:hAnsi="Times New Roman" w:cs="Times New Roman"/>
          <w:sz w:val="28"/>
          <w:szCs w:val="28"/>
        </w:rPr>
        <w:t>язык.</w:t>
      </w: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Pr="00E77C74">
        <w:rPr>
          <w:rFonts w:ascii="Times New Roman" w:hAnsi="Times New Roman" w:cs="Times New Roman"/>
          <w:sz w:val="16"/>
          <w:szCs w:val="16"/>
        </w:rPr>
        <w:t>(При приеме в 1-й класс не заполняется)</w:t>
      </w:r>
      <w:r w:rsidRPr="00E77C74">
        <w:rPr>
          <w:rFonts w:ascii="Times New Roman" w:hAnsi="Times New Roman" w:cs="Times New Roman"/>
        </w:rPr>
        <w:t>.</w:t>
      </w:r>
    </w:p>
    <w:p w:rsidR="006B02FE" w:rsidRPr="00103D7F" w:rsidRDefault="006B02FE" w:rsidP="004E28D1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</w:t>
      </w:r>
      <w:r w:rsidRPr="007F7434">
        <w:rPr>
          <w:rFonts w:ascii="Times New Roman" w:hAnsi="Times New Roman" w:cs="Times New Roman"/>
          <w:sz w:val="28"/>
          <w:szCs w:val="28"/>
        </w:rPr>
        <w:t>С Уставом</w:t>
      </w:r>
      <w:r w:rsidRPr="00E77C74">
        <w:rPr>
          <w:rFonts w:ascii="Times New Roman" w:hAnsi="Times New Roman" w:cs="Times New Roman"/>
        </w:rPr>
        <w:t xml:space="preserve"> ______________________________________ </w:t>
      </w:r>
      <w:r w:rsidRPr="007F7434"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E77C74">
        <w:rPr>
          <w:rFonts w:ascii="Times New Roman" w:hAnsi="Times New Roman" w:cs="Times New Roman"/>
          <w:sz w:val="16"/>
          <w:szCs w:val="16"/>
        </w:rPr>
        <w:t xml:space="preserve">  (наименование учреждения)</w:t>
      </w:r>
    </w:p>
    <w:p w:rsidR="006B02FE" w:rsidRPr="007F743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7C74">
        <w:rPr>
          <w:rFonts w:ascii="Times New Roman" w:hAnsi="Times New Roman" w:cs="Times New Roman"/>
        </w:rPr>
        <w:t xml:space="preserve">    __________________ "____" _________________ </w:t>
      </w:r>
      <w:r w:rsidRPr="007F7434">
        <w:rPr>
          <w:rFonts w:ascii="Times New Roman" w:hAnsi="Times New Roman" w:cs="Times New Roman"/>
          <w:sz w:val="28"/>
          <w:szCs w:val="28"/>
        </w:rPr>
        <w:t>200</w:t>
      </w:r>
      <w:r w:rsidRPr="00E77C74">
        <w:rPr>
          <w:rFonts w:ascii="Times New Roman" w:hAnsi="Times New Roman" w:cs="Times New Roman"/>
        </w:rPr>
        <w:t xml:space="preserve">__ </w:t>
      </w:r>
      <w:r w:rsidRPr="007F7434">
        <w:rPr>
          <w:rFonts w:ascii="Times New Roman" w:hAnsi="Times New Roman" w:cs="Times New Roman"/>
          <w:sz w:val="28"/>
          <w:szCs w:val="28"/>
        </w:rPr>
        <w:t>года</w:t>
      </w:r>
    </w:p>
    <w:p w:rsidR="006B02FE" w:rsidRPr="00E77C74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</w:t>
      </w:r>
      <w:r w:rsidRPr="00E77C74">
        <w:rPr>
          <w:rFonts w:ascii="Times New Roman" w:hAnsi="Times New Roman" w:cs="Times New Roman"/>
          <w:sz w:val="16"/>
          <w:szCs w:val="16"/>
        </w:rPr>
        <w:t>(подпись)</w:t>
      </w: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 xml:space="preserve"> Контрольный талон № ______</w:t>
      </w:r>
    </w:p>
    <w:p w:rsidR="006B02FE" w:rsidRPr="0017094F" w:rsidRDefault="006B02FE" w:rsidP="004E28D1">
      <w:pPr>
        <w:spacing w:line="276" w:lineRule="auto"/>
      </w:pP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Отметка о сдаче документов: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1) медицинская карта ребенка</w:t>
      </w:r>
      <w:r>
        <w:rPr>
          <w:rFonts w:ascii="Times New Roman" w:hAnsi="Times New Roman" w:cs="Times New Roman"/>
          <w:sz w:val="28"/>
          <w:szCs w:val="28"/>
        </w:rPr>
        <w:t xml:space="preserve"> (сдается при желании родителей)</w:t>
      </w:r>
      <w:r w:rsidRPr="0017094F">
        <w:rPr>
          <w:rFonts w:ascii="Times New Roman" w:hAnsi="Times New Roman" w:cs="Times New Roman"/>
          <w:sz w:val="28"/>
          <w:szCs w:val="28"/>
        </w:rPr>
        <w:t>;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2) копия свидетельства о рождении ребенка (паспорта) (для зачисления в 1, 10 классы);   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3) личное дело учащегося (для поступающих в порядке перевода);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7094F">
        <w:rPr>
          <w:rFonts w:ascii="Times New Roman" w:hAnsi="Times New Roman" w:cs="Times New Roman"/>
          <w:sz w:val="28"/>
          <w:szCs w:val="28"/>
        </w:rPr>
        <w:t>) аттестат об основном общем образовании (для поступающих в 10-ый класс);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7094F">
        <w:rPr>
          <w:rFonts w:ascii="Times New Roman" w:hAnsi="Times New Roman" w:cs="Times New Roman"/>
          <w:sz w:val="28"/>
          <w:szCs w:val="28"/>
        </w:rPr>
        <w:t>) заключение муниципальной психолого-медико-педагогической коми</w:t>
      </w:r>
      <w:r w:rsidRPr="0017094F">
        <w:rPr>
          <w:rFonts w:ascii="Times New Roman" w:hAnsi="Times New Roman" w:cs="Times New Roman"/>
          <w:sz w:val="28"/>
          <w:szCs w:val="28"/>
        </w:rPr>
        <w:t>с</w:t>
      </w:r>
      <w:r w:rsidRPr="0017094F">
        <w:rPr>
          <w:rFonts w:ascii="Times New Roman" w:hAnsi="Times New Roman" w:cs="Times New Roman"/>
          <w:sz w:val="28"/>
          <w:szCs w:val="28"/>
        </w:rPr>
        <w:t xml:space="preserve">сии (для зачисления в специальные (коррекционные) классы </w:t>
      </w:r>
      <w:r w:rsidRPr="0017094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7094F">
        <w:rPr>
          <w:rFonts w:ascii="Times New Roman" w:hAnsi="Times New Roman" w:cs="Times New Roman"/>
          <w:sz w:val="28"/>
          <w:szCs w:val="28"/>
        </w:rPr>
        <w:t xml:space="preserve"> вида).</w:t>
      </w:r>
    </w:p>
    <w:p w:rsidR="006B02FE" w:rsidRPr="0017094F" w:rsidRDefault="006B02FE" w:rsidP="004E28D1">
      <w:pPr>
        <w:spacing w:line="276" w:lineRule="auto"/>
      </w:pPr>
    </w:p>
    <w:p w:rsidR="006B02FE" w:rsidRPr="0017094F" w:rsidRDefault="006B02FE" w:rsidP="004E28D1">
      <w:pPr>
        <w:spacing w:line="276" w:lineRule="auto"/>
      </w:pP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Документы получил ____________________ (ФИО)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17094F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6B02FE" w:rsidRPr="0017094F" w:rsidRDefault="006B02FE" w:rsidP="004E28D1">
      <w:pPr>
        <w:spacing w:line="276" w:lineRule="auto"/>
      </w:pP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"____" _____________ 200__ года</w:t>
      </w:r>
    </w:p>
    <w:p w:rsidR="006B02FE" w:rsidRPr="0017094F" w:rsidRDefault="006B02FE" w:rsidP="004E28D1">
      <w:pPr>
        <w:spacing w:line="276" w:lineRule="auto"/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sz w:val="28"/>
          <w:szCs w:val="28"/>
        </w:rPr>
        <w:t>Для зачисления в муниципальное  образовательное учреждение дополн</w:t>
      </w:r>
      <w:r w:rsidRPr="00796E0E">
        <w:rPr>
          <w:rFonts w:ascii="Times New Roman" w:hAnsi="Times New Roman" w:cs="Times New Roman"/>
          <w:sz w:val="28"/>
          <w:szCs w:val="28"/>
        </w:rPr>
        <w:t>и</w:t>
      </w:r>
      <w:r w:rsidRPr="00796E0E">
        <w:rPr>
          <w:rFonts w:ascii="Times New Roman" w:hAnsi="Times New Roman" w:cs="Times New Roman"/>
          <w:sz w:val="28"/>
          <w:szCs w:val="28"/>
        </w:rPr>
        <w:t>тельного образования детей</w:t>
      </w:r>
    </w:p>
    <w:p w:rsidR="006B02FE" w:rsidRPr="00796E0E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FE" w:rsidRPr="00796E0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В заявлении необходимо указать: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учреждения дополнительного образования детей, в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рое подается заявление;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объединения дополнительного образования;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ФИО, дату и год рождения ребенка;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 жительства ребенка;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родителях (ФИО, контактный телефон);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дату написания заявления;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лица, подавшего заявление.</w:t>
      </w:r>
    </w:p>
    <w:p w:rsidR="006B02FE" w:rsidRDefault="006B02FE" w:rsidP="004E28D1">
      <w:pPr>
        <w:spacing w:line="276" w:lineRule="auto"/>
        <w:jc w:val="lef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6B02FE" w:rsidRPr="00796E0E" w:rsidRDefault="006B02FE" w:rsidP="004E28D1">
      <w:pPr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5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6B02F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6B02FE" w:rsidRPr="00796E0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Default="006B02FE" w:rsidP="004E28D1">
      <w:pPr>
        <w:pStyle w:val="Heading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совершеннолетних граждан, желающих освоить образовательные программы среднего (полного) общего образования в очно-заочной (вечерней), заочной формах,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 приеме  в муниципальное образовательное учреждение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</w:t>
      </w:r>
      <w:r>
        <w:rPr>
          <w:rFonts w:ascii="Times New Roman" w:hAnsi="Times New Roman" w:cs="Times New Roman"/>
        </w:rPr>
        <w:t xml:space="preserve"> ____________________________</w:t>
      </w:r>
    </w:p>
    <w:p w:rsidR="006B02FE" w:rsidRDefault="006B02FE" w:rsidP="004E28D1">
      <w:pPr>
        <w:pStyle w:val="af2"/>
        <w:spacing w:line="276" w:lineRule="auto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>(наименование учреждения)</w:t>
      </w:r>
      <w:r>
        <w:rPr>
          <w:rFonts w:ascii="Times New Roman" w:hAnsi="Times New Roman" w:cs="Times New Roman"/>
        </w:rPr>
        <w:t xml:space="preserve">                                  _______________________________________                                 </w:t>
      </w: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________________________________________</w:t>
      </w: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Фамилия</w:t>
      </w:r>
      <w:r>
        <w:rPr>
          <w:rFonts w:ascii="Times New Roman" w:hAnsi="Times New Roman" w:cs="Times New Roman"/>
        </w:rPr>
        <w:t xml:space="preserve"> _______________________________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Имя  _____________________________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</w:rPr>
        <w:t xml:space="preserve"> _______________________________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регистрации: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Село____________________________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>
        <w:rPr>
          <w:rFonts w:ascii="Times New Roman" w:hAnsi="Times New Roman" w:cs="Times New Roman"/>
        </w:rPr>
        <w:t xml:space="preserve"> _________________________________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Дом _____ корп. ______ кв. 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 </w:t>
      </w:r>
      <w:r>
        <w:rPr>
          <w:rFonts w:ascii="Times New Roman" w:hAnsi="Times New Roman" w:cs="Times New Roman"/>
        </w:rPr>
        <w:t xml:space="preserve">_______________________________                             </w:t>
      </w: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Паспорт серия</w:t>
      </w:r>
      <w:r>
        <w:rPr>
          <w:rFonts w:ascii="Times New Roman" w:hAnsi="Times New Roman" w:cs="Times New Roman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</w:rPr>
        <w:t xml:space="preserve"> _______________</w:t>
      </w:r>
    </w:p>
    <w:p w:rsidR="006B02FE" w:rsidRDefault="006B02FE" w:rsidP="004E28D1">
      <w:pPr>
        <w:spacing w:line="276" w:lineRule="auto"/>
        <w:ind w:left="5529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</w:rPr>
        <w:t xml:space="preserve"> _______________________________</w:t>
      </w:r>
    </w:p>
    <w:p w:rsidR="006B02FE" w:rsidRPr="00796E0E" w:rsidRDefault="006B02FE" w:rsidP="004E28D1">
      <w:pPr>
        <w:spacing w:line="276" w:lineRule="auto"/>
        <w:ind w:left="5529"/>
        <w:rPr>
          <w:rFonts w:ascii="Times New Roman" w:hAnsi="Times New Roman" w:cs="Times New Roman"/>
        </w:rPr>
      </w:pPr>
    </w:p>
    <w:p w:rsidR="006B02FE" w:rsidRPr="00796E0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Заявление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pStyle w:val="af2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Прошу принять меня,  ____________________________________________</w:t>
      </w:r>
    </w:p>
    <w:p w:rsidR="006B02FE" w:rsidRDefault="006B02FE" w:rsidP="004E28D1">
      <w:pPr>
        <w:spacing w:line="276" w:lineRule="auto"/>
        <w:rPr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______________________________________________________________________________________________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______________________________________________________________________________________________,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(дата рождения, место проживания)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</w:rPr>
        <w:t xml:space="preserve"> ______________ </w:t>
      </w:r>
      <w:r>
        <w:rPr>
          <w:rFonts w:ascii="Times New Roman" w:hAnsi="Times New Roman" w:cs="Times New Roman"/>
          <w:sz w:val="28"/>
          <w:szCs w:val="28"/>
        </w:rPr>
        <w:t>класс Вашего учреждения</w:t>
      </w:r>
      <w:r>
        <w:rPr>
          <w:rFonts w:ascii="Times New Roman" w:hAnsi="Times New Roman" w:cs="Times New Roman"/>
        </w:rPr>
        <w:t>.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Окончил(а)</w:t>
      </w:r>
      <w:r>
        <w:rPr>
          <w:rFonts w:ascii="Times New Roman" w:hAnsi="Times New Roman" w:cs="Times New Roman"/>
        </w:rPr>
        <w:t xml:space="preserve"> _______ </w:t>
      </w:r>
      <w:r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</w:rPr>
        <w:t xml:space="preserve"> ______________________________________________________________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(название учреждения)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Изучал(а)</w:t>
      </w:r>
      <w:r>
        <w:rPr>
          <w:rFonts w:ascii="Times New Roman" w:hAnsi="Times New Roman" w:cs="Times New Roman"/>
        </w:rPr>
        <w:t xml:space="preserve"> ________________________________ </w:t>
      </w:r>
      <w:r>
        <w:rPr>
          <w:rFonts w:ascii="Times New Roman" w:hAnsi="Times New Roman" w:cs="Times New Roman"/>
          <w:sz w:val="28"/>
          <w:szCs w:val="28"/>
        </w:rPr>
        <w:t>язык.</w:t>
      </w:r>
      <w:r>
        <w:rPr>
          <w:rFonts w:ascii="Times New Roman" w:hAnsi="Times New Roman" w:cs="Times New Roman"/>
        </w:rPr>
        <w:t xml:space="preserve">         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 Уставом</w:t>
      </w:r>
      <w:r>
        <w:rPr>
          <w:rFonts w:ascii="Times New Roman" w:hAnsi="Times New Roman" w:cs="Times New Roman"/>
        </w:rPr>
        <w:t xml:space="preserve"> ______________________________________ </w:t>
      </w:r>
      <w:r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(наименование учреждения)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__________________ "____" _________________ </w:t>
      </w:r>
      <w:r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>(подпись)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Pr="007F7434" w:rsidRDefault="006B02FE" w:rsidP="004E28D1">
      <w:pPr>
        <w:spacing w:line="276" w:lineRule="auto"/>
      </w:pP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>Контрольный талон № ______</w:t>
      </w:r>
    </w:p>
    <w:p w:rsidR="006B02FE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Отметка о сдаче документов:</w:t>
      </w:r>
    </w:p>
    <w:p w:rsidR="006B02FE" w:rsidRPr="0017094F" w:rsidRDefault="006B02FE" w:rsidP="004E28D1">
      <w:pPr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>-</w:t>
      </w:r>
      <w:r w:rsidRPr="0017094F">
        <w:rPr>
          <w:rFonts w:ascii="Times New Roman" w:hAnsi="Times New Roman" w:cs="Times New Roman"/>
          <w:sz w:val="28"/>
          <w:szCs w:val="28"/>
        </w:rPr>
        <w:t xml:space="preserve"> аттестат об основном общем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(свидетельство о неполном среднем образовании) </w:t>
      </w: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Документы получил ____________________ (ФИО)</w:t>
      </w:r>
    </w:p>
    <w:p w:rsidR="006B02FE" w:rsidRPr="0017094F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17094F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6B02FE" w:rsidRPr="0017094F" w:rsidRDefault="006B02FE" w:rsidP="004E28D1">
      <w:pPr>
        <w:spacing w:line="276" w:lineRule="auto"/>
      </w:pPr>
    </w:p>
    <w:p w:rsidR="006B02FE" w:rsidRPr="0017094F" w:rsidRDefault="006B02FE" w:rsidP="004E28D1">
      <w:pPr>
        <w:pStyle w:val="af2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"____" _____________ 200__ года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</w:p>
    <w:p w:rsidR="006B02FE" w:rsidRPr="00796E0E" w:rsidRDefault="006B02FE" w:rsidP="004E28D1">
      <w:pPr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6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6B02F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6B02FE" w:rsidRPr="00796E0E" w:rsidRDefault="006B02FE" w:rsidP="004E28D1">
      <w:pPr>
        <w:spacing w:line="276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6B02FE" w:rsidRPr="00796E0E" w:rsidRDefault="006B02FE" w:rsidP="004E28D1">
      <w:pPr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2FE" w:rsidRDefault="006B02FE" w:rsidP="004E28D1">
      <w:pPr>
        <w:spacing w:line="276" w:lineRule="auto"/>
      </w:pPr>
    </w:p>
    <w:p w:rsidR="006B02FE" w:rsidRPr="0054325D" w:rsidRDefault="006B02FE" w:rsidP="004E28D1">
      <w:pPr>
        <w:spacing w:line="276" w:lineRule="auto"/>
      </w:pPr>
    </w:p>
    <w:p w:rsidR="006B02FE" w:rsidRPr="00E66508" w:rsidRDefault="006B02FE" w:rsidP="004E28D1">
      <w:pPr>
        <w:pStyle w:val="Heading1"/>
        <w:spacing w:line="276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66508">
        <w:rPr>
          <w:rFonts w:ascii="Times New Roman" w:hAnsi="Times New Roman" w:cs="Times New Roman"/>
          <w:b w:val="0"/>
          <w:color w:val="000000"/>
          <w:sz w:val="28"/>
          <w:szCs w:val="28"/>
        </w:rPr>
        <w:t>Блок-схема</w:t>
      </w:r>
    </w:p>
    <w:p w:rsidR="006B02FE" w:rsidRDefault="006B02FE" w:rsidP="004E28D1">
      <w:pPr>
        <w:pStyle w:val="af2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508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</w:p>
    <w:p w:rsidR="006B02FE" w:rsidRPr="00E66508" w:rsidRDefault="006B02FE" w:rsidP="004E28D1">
      <w:pPr>
        <w:pStyle w:val="af2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650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зачислению в образовательное учреждение</w:t>
      </w: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</w:p>
    <w:p w:rsidR="006B02FE" w:rsidRPr="00944C45" w:rsidRDefault="006B02FE" w:rsidP="004E28D1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6B02FE" w:rsidRPr="00E77C74" w:rsidRDefault="006B02FE" w:rsidP="004E28D1">
      <w:pPr>
        <w:spacing w:line="276" w:lineRule="auto"/>
        <w:rPr>
          <w:rFonts w:ascii="Times New Roman" w:hAnsi="Times New Roman" w:cs="Times New Roman"/>
        </w:rPr>
      </w:pPr>
      <w:r>
        <w:rPr>
          <w:noProof/>
        </w:rPr>
        <w:pict>
          <v:rect id="_x0000_s1026" style="position:absolute;left:0;text-align:left;margin-left:0;margin-top:2.1pt;width:474pt;height:2in;z-index:251654144" strokeweight="1pt"/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pt;margin-top:2.6pt;width:462pt;height:120pt;z-index:251657216" strokecolor="white">
            <v:textbox style="mso-next-textbox:#_x0000_s1027">
              <w:txbxContent>
                <w:p w:rsidR="006B02FE" w:rsidRPr="00FB5A76" w:rsidRDefault="006B02FE" w:rsidP="00EF490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заявления и документов от родителей (законных представителей)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несовершеннолетних граждан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приеме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их ребенка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муниципальное о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разовательное</w:t>
                  </w:r>
                  <w:r w:rsidRPr="00FB5A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(или прием заявления и документов от 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сове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шеннолетних граждан, желающих освоить образовательные программы среднего (полного) общего образования в формах очно-заочной (вече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ней), заочной, экстернате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) или учреждение дополнительного образования. </w:t>
                  </w:r>
                </w:p>
              </w:txbxContent>
            </v:textbox>
          </v:shape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line id="_x0000_s1028" style="position:absolute;left:0;text-align:left;z-index:251660288" from="228pt,8.15pt" to="228pt,74.15pt" strokeweight="1.5pt">
            <v:stroke endarrow="block"/>
          </v:line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rect id="_x0000_s1029" style="position:absolute;left:0;text-align:left;margin-left:0;margin-top:5.15pt;width:474pt;height:78pt;z-index:251655168" strokeweight="1pt"/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 id="_x0000_s1030" type="#_x0000_t202" style="position:absolute;left:0;text-align:left;margin-left:24pt;margin-top:5.65pt;width:6in;height:54pt;z-index:251658240" strokecolor="white">
            <v:textbox style="mso-next-textbox:#_x0000_s1030">
              <w:txbxContent>
                <w:p w:rsidR="006B02FE" w:rsidRPr="00FB5A76" w:rsidRDefault="006B02FE" w:rsidP="00EF490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заявления о приеме в муниципальное образовательное учреждение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line id="_x0000_s1031" style="position:absolute;left:0;text-align:left;z-index:251661312" from="234pt,2.65pt" to="234pt,56.65pt" strokeweight="1.5pt">
            <v:stroke endarrow="block"/>
          </v:line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rect id="_x0000_s1032" style="position:absolute;left:0;text-align:left;margin-left:6pt;margin-top:10.65pt;width:468pt;height:90pt;z-index:251656192" strokeweight="1pt"/>
        </w:pict>
      </w: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Pr="00E77C74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 id="_x0000_s1033" type="#_x0000_t202" style="position:absolute;left:0;text-align:left;margin-left:24pt;margin-top:5.65pt;width:438pt;height:60pt;z-index:251659264" strokecolor="white">
            <v:textbox style="mso-next-textbox:#_x0000_s1033">
              <w:txbxContent>
                <w:p w:rsidR="006B02FE" w:rsidRPr="00FB5A76" w:rsidRDefault="006B02FE" w:rsidP="00EF490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здание приказа руководителем муниципального образовательного учреждения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з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ачисление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гражданина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муниципальное образов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тельное учреждение  </w:t>
                  </w:r>
                </w:p>
              </w:txbxContent>
            </v:textbox>
          </v:shape>
        </w:pict>
      </w:r>
    </w:p>
    <w:bookmarkEnd w:id="1"/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b/>
          <w:bCs/>
          <w:color w:val="00008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6B02FE" w:rsidTr="00821CC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B02FE" w:rsidRPr="00821CC8" w:rsidRDefault="006B02FE" w:rsidP="004E28D1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B02FE" w:rsidRPr="00821CC8" w:rsidRDefault="006B02FE" w:rsidP="004E28D1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FE" w:rsidRDefault="006B02FE" w:rsidP="004E28D1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1C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36"/>
              <w:gridCol w:w="4324"/>
            </w:tblGrid>
            <w:tr w:rsidR="006B02FE" w:rsidRPr="002C1298" w:rsidTr="002C1298"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B02FE" w:rsidRPr="002C1298" w:rsidRDefault="006B02FE" w:rsidP="004E28D1">
                  <w:pPr>
                    <w:spacing w:line="276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B02FE" w:rsidRPr="002C1298" w:rsidRDefault="006B02FE" w:rsidP="004E28D1">
                  <w:pPr>
                    <w:spacing w:line="276" w:lineRule="auto"/>
                    <w:ind w:firstLine="0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C129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 </w:t>
                  </w:r>
                  <w:hyperlink r:id="rId27" w:anchor="sub_1000#sub_1000" w:history="1">
                    <w:r w:rsidRPr="002C1298">
                      <w:rPr>
                        <w:rStyle w:val="Hyperlink"/>
                        <w:rFonts w:ascii="Times New Roman" w:hAnsi="Times New Roman"/>
                        <w:bCs/>
                        <w:color w:val="auto"/>
                        <w:sz w:val="28"/>
                        <w:szCs w:val="28"/>
                        <w:u w:val="none"/>
                      </w:rPr>
                      <w:t>административному регламенту</w:t>
                    </w:r>
                  </w:hyperlink>
                  <w:r>
                    <w:t xml:space="preserve"> </w:t>
                  </w:r>
                  <w:r w:rsidRPr="002C129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предоставления муниципальной услуги по </w:t>
                  </w:r>
                  <w:r w:rsidRPr="002C12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зачислению </w:t>
                  </w:r>
                </w:p>
                <w:p w:rsidR="006B02FE" w:rsidRPr="002C1298" w:rsidRDefault="006B02FE" w:rsidP="004E28D1">
                  <w:pPr>
                    <w:spacing w:line="276" w:lineRule="auto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12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образовательное учреждение</w:t>
                  </w:r>
                </w:p>
                <w:p w:rsidR="006B02FE" w:rsidRPr="002C1298" w:rsidRDefault="006B02FE" w:rsidP="004E28D1">
                  <w:pPr>
                    <w:spacing w:line="276" w:lineRule="auto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B02FE" w:rsidRDefault="006B02FE" w:rsidP="004E28D1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FE" w:rsidRPr="00821CC8" w:rsidRDefault="006B02FE" w:rsidP="004E28D1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FE" w:rsidRPr="00821CC8" w:rsidRDefault="006B02FE" w:rsidP="004E28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02FE" w:rsidRPr="00B1138B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38B">
        <w:rPr>
          <w:rFonts w:ascii="Times New Roman" w:hAnsi="Times New Roman" w:cs="Times New Roman"/>
          <w:sz w:val="28"/>
          <w:szCs w:val="28"/>
        </w:rPr>
        <w:t>Жалоба по</w:t>
      </w:r>
    </w:p>
    <w:p w:rsidR="006B02FE" w:rsidRPr="00B1138B" w:rsidRDefault="006B02FE" w:rsidP="004E28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38B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</w:p>
    <w:p w:rsidR="006B02FE" w:rsidRPr="00E069F1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6B02FE" w:rsidRPr="00E069F1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(ФИО руководителя)</w:t>
      </w:r>
    </w:p>
    <w:p w:rsidR="006B02FE" w:rsidRPr="00E069F1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 ______________________</w:t>
      </w:r>
    </w:p>
    <w:p w:rsidR="006B02FE" w:rsidRPr="00E069F1" w:rsidRDefault="006B02FE" w:rsidP="004E28D1">
      <w:pPr>
        <w:spacing w:line="276" w:lineRule="auto"/>
        <w:jc w:val="right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(ФИО заявителя)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    Я, ________________________________________________________________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</w:rPr>
        <w:t xml:space="preserve">    (ФИО заявителя)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проживающий</w:t>
      </w:r>
      <w:r>
        <w:rPr>
          <w:rFonts w:ascii="Times New Roman" w:hAnsi="Times New Roman" w:cs="Times New Roman"/>
          <w:sz w:val="28"/>
          <w:szCs w:val="28"/>
        </w:rPr>
        <w:t xml:space="preserve"> (ая)</w:t>
      </w:r>
      <w:r w:rsidRPr="00E069F1">
        <w:rPr>
          <w:rFonts w:ascii="Times New Roman" w:hAnsi="Times New Roman" w:cs="Times New Roman"/>
          <w:sz w:val="28"/>
          <w:szCs w:val="28"/>
        </w:rPr>
        <w:t xml:space="preserve"> по адресу   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    контактный тел.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    подаю жалобу от имени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    __________________________________________________________________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(своего, или ФИО лица, которого представляет заявитель)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на нарушение 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_____________________________________,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допущенное    __________________________________________________________________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(наименование организации, допустившей нарушение стандарта)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в части следующих требований: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(описание  нарушения,  в т.ч.  участники,  место, дата и время фиксации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</w:rPr>
        <w:t>нарушения)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(описание  нарушения,  в т.ч.  участник</w:t>
      </w:r>
      <w:r>
        <w:rPr>
          <w:rFonts w:ascii="Times New Roman" w:hAnsi="Times New Roman" w:cs="Times New Roman"/>
        </w:rPr>
        <w:t xml:space="preserve">и,  место, дата и время фиксации </w:t>
      </w:r>
      <w:r w:rsidRPr="00E069F1">
        <w:rPr>
          <w:rFonts w:ascii="Times New Roman" w:hAnsi="Times New Roman" w:cs="Times New Roman"/>
        </w:rPr>
        <w:t>нарушения)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   </w:t>
      </w:r>
    </w:p>
    <w:p w:rsidR="006B02FE" w:rsidRPr="00E069F1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</w:rPr>
        <w:t xml:space="preserve">   (описание  нарушения,  в  т.ч.  участники,  место, дата и время фиксации</w:t>
      </w:r>
      <w:r>
        <w:rPr>
          <w:rFonts w:ascii="Times New Roman" w:hAnsi="Times New Roman" w:cs="Times New Roman"/>
        </w:rPr>
        <w:t xml:space="preserve"> </w:t>
      </w:r>
      <w:r w:rsidRPr="00E069F1">
        <w:rPr>
          <w:rFonts w:ascii="Times New Roman" w:hAnsi="Times New Roman" w:cs="Times New Roman"/>
        </w:rPr>
        <w:t>нарушения)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Для подтверждения  представленной мной информации у меня имею</w:t>
      </w:r>
      <w:r w:rsidRPr="00E069F1">
        <w:rPr>
          <w:rFonts w:ascii="Times New Roman" w:hAnsi="Times New Roman" w:cs="Times New Roman"/>
          <w:sz w:val="28"/>
          <w:szCs w:val="28"/>
        </w:rPr>
        <w:t>т</w:t>
      </w:r>
      <w:r w:rsidRPr="00E069F1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F1">
        <w:rPr>
          <w:rFonts w:ascii="Times New Roman" w:hAnsi="Times New Roman" w:cs="Times New Roman"/>
          <w:sz w:val="28"/>
          <w:szCs w:val="28"/>
        </w:rPr>
        <w:t>следующие материалы: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FE" w:rsidRPr="00E069F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4. 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p w:rsidR="006B02FE" w:rsidRPr="00E069F1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>Копии имеющих документов, указанных в п. 1-3 прилагаю к  жалобе</w:t>
      </w:r>
    </w:p>
    <w:p w:rsidR="006B02FE" w:rsidRDefault="006B02FE" w:rsidP="004E28D1">
      <w:pPr>
        <w:spacing w:line="276" w:lineRule="auto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E069F1">
        <w:rPr>
          <w:rFonts w:ascii="Times New Roman" w:hAnsi="Times New Roman" w:cs="Times New Roman"/>
        </w:rPr>
        <w:t>(да/нет)</w:t>
      </w:r>
    </w:p>
    <w:p w:rsidR="006B02FE" w:rsidRDefault="006B02FE" w:rsidP="004E28D1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B02FE" w:rsidRPr="00604602" w:rsidRDefault="006B02FE" w:rsidP="004E28D1">
      <w:pPr>
        <w:spacing w:line="276" w:lineRule="auto"/>
        <w:ind w:firstLine="0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>Достоверность представленных мною сведений подтверждаю.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ФИО    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02FE" w:rsidRPr="00E069F1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Подпись(в электронном виде предоставление подписи не требуется)</w:t>
      </w:r>
    </w:p>
    <w:p w:rsidR="006B02FE" w:rsidRDefault="006B02FE" w:rsidP="004E28D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02FE" w:rsidRPr="00E77C74" w:rsidRDefault="006B02FE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sectPr w:rsidR="006B02FE" w:rsidRPr="00E77C74" w:rsidSect="00130E5E">
      <w:pgSz w:w="11904" w:h="16834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0BD0"/>
    <w:multiLevelType w:val="hybridMultilevel"/>
    <w:tmpl w:val="BF2696CE"/>
    <w:lvl w:ilvl="0" w:tplc="8ACC3AF4">
      <w:start w:val="1"/>
      <w:numFmt w:val="bullet"/>
      <w:lvlText w:val="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2C7383"/>
    <w:multiLevelType w:val="hybridMultilevel"/>
    <w:tmpl w:val="5FF6FA98"/>
    <w:lvl w:ilvl="0" w:tplc="2A8C89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C497C"/>
    <w:multiLevelType w:val="hybridMultilevel"/>
    <w:tmpl w:val="BFEA1504"/>
    <w:lvl w:ilvl="0" w:tplc="8ACC3AF4">
      <w:start w:val="1"/>
      <w:numFmt w:val="bullet"/>
      <w:lvlText w:val="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3">
    <w:nsid w:val="17D73F9D"/>
    <w:multiLevelType w:val="hybridMultilevel"/>
    <w:tmpl w:val="37644A02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99D4591"/>
    <w:multiLevelType w:val="multilevel"/>
    <w:tmpl w:val="23B419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5">
    <w:nsid w:val="33B31AE3"/>
    <w:multiLevelType w:val="multilevel"/>
    <w:tmpl w:val="9DF4075E"/>
    <w:lvl w:ilvl="0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A993C0D"/>
    <w:multiLevelType w:val="multilevel"/>
    <w:tmpl w:val="2A403D0A"/>
    <w:lvl w:ilvl="0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C9E3696"/>
    <w:multiLevelType w:val="hybridMultilevel"/>
    <w:tmpl w:val="9C608392"/>
    <w:lvl w:ilvl="0" w:tplc="8ACC3AF4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8ACC3AF4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1937180"/>
    <w:multiLevelType w:val="hybridMultilevel"/>
    <w:tmpl w:val="2A403D0A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0201CDE"/>
    <w:multiLevelType w:val="hybridMultilevel"/>
    <w:tmpl w:val="F7F87C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0776F"/>
    <w:multiLevelType w:val="hybridMultilevel"/>
    <w:tmpl w:val="F4980EBE"/>
    <w:lvl w:ilvl="0" w:tplc="8ACC3AF4">
      <w:start w:val="1"/>
      <w:numFmt w:val="bullet"/>
      <w:lvlText w:val="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98001C"/>
    <w:multiLevelType w:val="hybridMultilevel"/>
    <w:tmpl w:val="9DF4075E"/>
    <w:lvl w:ilvl="0" w:tplc="8ACC3AF4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78BE723F"/>
    <w:multiLevelType w:val="hybridMultilevel"/>
    <w:tmpl w:val="7CDA2C5A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8ACC3AF4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11"/>
  </w:num>
  <w:num w:numId="9">
    <w:abstractNumId w:val="5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824"/>
    <w:rsid w:val="00033BF8"/>
    <w:rsid w:val="00036061"/>
    <w:rsid w:val="00045E76"/>
    <w:rsid w:val="000510CF"/>
    <w:rsid w:val="00051348"/>
    <w:rsid w:val="00051372"/>
    <w:rsid w:val="00056EDC"/>
    <w:rsid w:val="00071325"/>
    <w:rsid w:val="00080D7B"/>
    <w:rsid w:val="000923DD"/>
    <w:rsid w:val="000A5003"/>
    <w:rsid w:val="000A597C"/>
    <w:rsid w:val="000A61CC"/>
    <w:rsid w:val="000B42AB"/>
    <w:rsid w:val="000B489F"/>
    <w:rsid w:val="000C2E94"/>
    <w:rsid w:val="000D2B1E"/>
    <w:rsid w:val="000E0937"/>
    <w:rsid w:val="00100B23"/>
    <w:rsid w:val="00103C83"/>
    <w:rsid w:val="00103D7F"/>
    <w:rsid w:val="00116E79"/>
    <w:rsid w:val="00117035"/>
    <w:rsid w:val="0012666B"/>
    <w:rsid w:val="00130E5E"/>
    <w:rsid w:val="00136282"/>
    <w:rsid w:val="0013637D"/>
    <w:rsid w:val="001441DD"/>
    <w:rsid w:val="001471A8"/>
    <w:rsid w:val="00150A3E"/>
    <w:rsid w:val="00150A74"/>
    <w:rsid w:val="00154AC4"/>
    <w:rsid w:val="0015548F"/>
    <w:rsid w:val="00164228"/>
    <w:rsid w:val="00164838"/>
    <w:rsid w:val="0017094F"/>
    <w:rsid w:val="00194B06"/>
    <w:rsid w:val="00196C57"/>
    <w:rsid w:val="001A0B07"/>
    <w:rsid w:val="001A64E6"/>
    <w:rsid w:val="001B5F60"/>
    <w:rsid w:val="001C298E"/>
    <w:rsid w:val="001C2C7D"/>
    <w:rsid w:val="001D7964"/>
    <w:rsid w:val="001E165D"/>
    <w:rsid w:val="001E63EF"/>
    <w:rsid w:val="001F45AC"/>
    <w:rsid w:val="001F579C"/>
    <w:rsid w:val="00200570"/>
    <w:rsid w:val="00217B4B"/>
    <w:rsid w:val="00221C5E"/>
    <w:rsid w:val="00227EDF"/>
    <w:rsid w:val="002327AD"/>
    <w:rsid w:val="0023399D"/>
    <w:rsid w:val="002558F1"/>
    <w:rsid w:val="00261650"/>
    <w:rsid w:val="0026245B"/>
    <w:rsid w:val="00265E4C"/>
    <w:rsid w:val="00281A5B"/>
    <w:rsid w:val="00283D12"/>
    <w:rsid w:val="002C1298"/>
    <w:rsid w:val="002C6C50"/>
    <w:rsid w:val="002D3018"/>
    <w:rsid w:val="002F52FA"/>
    <w:rsid w:val="002F7A0E"/>
    <w:rsid w:val="00310675"/>
    <w:rsid w:val="00314011"/>
    <w:rsid w:val="00315CD1"/>
    <w:rsid w:val="00316417"/>
    <w:rsid w:val="003210FF"/>
    <w:rsid w:val="0032420B"/>
    <w:rsid w:val="0033066B"/>
    <w:rsid w:val="00333771"/>
    <w:rsid w:val="00336238"/>
    <w:rsid w:val="003452D9"/>
    <w:rsid w:val="00350385"/>
    <w:rsid w:val="00353230"/>
    <w:rsid w:val="003618C2"/>
    <w:rsid w:val="00367B06"/>
    <w:rsid w:val="00373002"/>
    <w:rsid w:val="003757A6"/>
    <w:rsid w:val="00375BB6"/>
    <w:rsid w:val="00375E5F"/>
    <w:rsid w:val="00386352"/>
    <w:rsid w:val="003951E4"/>
    <w:rsid w:val="003B21C5"/>
    <w:rsid w:val="003C278E"/>
    <w:rsid w:val="003E27B1"/>
    <w:rsid w:val="003E3D12"/>
    <w:rsid w:val="003F1590"/>
    <w:rsid w:val="00402948"/>
    <w:rsid w:val="00402A93"/>
    <w:rsid w:val="004143C0"/>
    <w:rsid w:val="0042183A"/>
    <w:rsid w:val="00421A7F"/>
    <w:rsid w:val="00425FB8"/>
    <w:rsid w:val="00443B73"/>
    <w:rsid w:val="004474AE"/>
    <w:rsid w:val="0045771A"/>
    <w:rsid w:val="00466166"/>
    <w:rsid w:val="00474492"/>
    <w:rsid w:val="00482CA0"/>
    <w:rsid w:val="00485137"/>
    <w:rsid w:val="00487405"/>
    <w:rsid w:val="004A7EF9"/>
    <w:rsid w:val="004B0386"/>
    <w:rsid w:val="004B2C07"/>
    <w:rsid w:val="004B66AA"/>
    <w:rsid w:val="004B75B4"/>
    <w:rsid w:val="004C618F"/>
    <w:rsid w:val="004D6718"/>
    <w:rsid w:val="004E16C7"/>
    <w:rsid w:val="004E19A2"/>
    <w:rsid w:val="004E28D1"/>
    <w:rsid w:val="004F116C"/>
    <w:rsid w:val="00500D79"/>
    <w:rsid w:val="00513466"/>
    <w:rsid w:val="005156EE"/>
    <w:rsid w:val="00517E4A"/>
    <w:rsid w:val="00521E4D"/>
    <w:rsid w:val="00541902"/>
    <w:rsid w:val="0054325D"/>
    <w:rsid w:val="005609DB"/>
    <w:rsid w:val="005658B6"/>
    <w:rsid w:val="00567C75"/>
    <w:rsid w:val="00575891"/>
    <w:rsid w:val="005918F8"/>
    <w:rsid w:val="0059267C"/>
    <w:rsid w:val="005A1E19"/>
    <w:rsid w:val="005A3E36"/>
    <w:rsid w:val="005A4808"/>
    <w:rsid w:val="005A4F93"/>
    <w:rsid w:val="005A64FC"/>
    <w:rsid w:val="005B4430"/>
    <w:rsid w:val="005B6044"/>
    <w:rsid w:val="005B71EB"/>
    <w:rsid w:val="005E0C21"/>
    <w:rsid w:val="005E1882"/>
    <w:rsid w:val="006009C3"/>
    <w:rsid w:val="0060133C"/>
    <w:rsid w:val="00602137"/>
    <w:rsid w:val="00602D47"/>
    <w:rsid w:val="00604602"/>
    <w:rsid w:val="00611971"/>
    <w:rsid w:val="006172F9"/>
    <w:rsid w:val="006374E0"/>
    <w:rsid w:val="00655CF5"/>
    <w:rsid w:val="006563B4"/>
    <w:rsid w:val="00670802"/>
    <w:rsid w:val="006833E8"/>
    <w:rsid w:val="00685CEC"/>
    <w:rsid w:val="00690001"/>
    <w:rsid w:val="00692524"/>
    <w:rsid w:val="00693D39"/>
    <w:rsid w:val="00695B25"/>
    <w:rsid w:val="006B02FE"/>
    <w:rsid w:val="006C2EC2"/>
    <w:rsid w:val="006C7F68"/>
    <w:rsid w:val="006D55F5"/>
    <w:rsid w:val="006D766D"/>
    <w:rsid w:val="006E10EB"/>
    <w:rsid w:val="006E66E0"/>
    <w:rsid w:val="006F4BDA"/>
    <w:rsid w:val="006F54ED"/>
    <w:rsid w:val="007049F8"/>
    <w:rsid w:val="0070702C"/>
    <w:rsid w:val="0071201A"/>
    <w:rsid w:val="00723D08"/>
    <w:rsid w:val="00741936"/>
    <w:rsid w:val="00751897"/>
    <w:rsid w:val="007652D9"/>
    <w:rsid w:val="00773D64"/>
    <w:rsid w:val="007773EC"/>
    <w:rsid w:val="0077759D"/>
    <w:rsid w:val="00787613"/>
    <w:rsid w:val="007958D2"/>
    <w:rsid w:val="00796E0E"/>
    <w:rsid w:val="007B3305"/>
    <w:rsid w:val="007C345B"/>
    <w:rsid w:val="007D0DC1"/>
    <w:rsid w:val="007D7EE5"/>
    <w:rsid w:val="007E3A68"/>
    <w:rsid w:val="007F0B89"/>
    <w:rsid w:val="007F7434"/>
    <w:rsid w:val="008159BD"/>
    <w:rsid w:val="00821CC8"/>
    <w:rsid w:val="008223A9"/>
    <w:rsid w:val="00825268"/>
    <w:rsid w:val="0083667A"/>
    <w:rsid w:val="0083703D"/>
    <w:rsid w:val="00837F50"/>
    <w:rsid w:val="008465AB"/>
    <w:rsid w:val="008624B5"/>
    <w:rsid w:val="0086720B"/>
    <w:rsid w:val="008731F1"/>
    <w:rsid w:val="008747F9"/>
    <w:rsid w:val="00884824"/>
    <w:rsid w:val="00891447"/>
    <w:rsid w:val="008A549B"/>
    <w:rsid w:val="008B1825"/>
    <w:rsid w:val="008B5337"/>
    <w:rsid w:val="008C0AAB"/>
    <w:rsid w:val="008C6FE7"/>
    <w:rsid w:val="008D07EC"/>
    <w:rsid w:val="008D33A7"/>
    <w:rsid w:val="008D6212"/>
    <w:rsid w:val="008E7B49"/>
    <w:rsid w:val="008F13EA"/>
    <w:rsid w:val="008F1ECB"/>
    <w:rsid w:val="009014B2"/>
    <w:rsid w:val="009019C1"/>
    <w:rsid w:val="00902DAD"/>
    <w:rsid w:val="009165E2"/>
    <w:rsid w:val="00923154"/>
    <w:rsid w:val="00934E33"/>
    <w:rsid w:val="00935907"/>
    <w:rsid w:val="00937C62"/>
    <w:rsid w:val="00944C45"/>
    <w:rsid w:val="009657CC"/>
    <w:rsid w:val="00965F42"/>
    <w:rsid w:val="00977AD5"/>
    <w:rsid w:val="00995536"/>
    <w:rsid w:val="00995EB9"/>
    <w:rsid w:val="009B0D01"/>
    <w:rsid w:val="009B2A04"/>
    <w:rsid w:val="009B6015"/>
    <w:rsid w:val="009D0AB3"/>
    <w:rsid w:val="009D6E9C"/>
    <w:rsid w:val="009E2D42"/>
    <w:rsid w:val="009E6453"/>
    <w:rsid w:val="009F0872"/>
    <w:rsid w:val="009F6C31"/>
    <w:rsid w:val="00A01327"/>
    <w:rsid w:val="00A144F6"/>
    <w:rsid w:val="00A16DF8"/>
    <w:rsid w:val="00A3095D"/>
    <w:rsid w:val="00A31031"/>
    <w:rsid w:val="00A337CD"/>
    <w:rsid w:val="00A443E4"/>
    <w:rsid w:val="00A470D5"/>
    <w:rsid w:val="00A47D82"/>
    <w:rsid w:val="00A70C37"/>
    <w:rsid w:val="00A769F0"/>
    <w:rsid w:val="00A81BC8"/>
    <w:rsid w:val="00A86522"/>
    <w:rsid w:val="00A9299E"/>
    <w:rsid w:val="00AA056A"/>
    <w:rsid w:val="00AA0EE0"/>
    <w:rsid w:val="00AB6576"/>
    <w:rsid w:val="00AD74E7"/>
    <w:rsid w:val="00AE01C1"/>
    <w:rsid w:val="00AE0C31"/>
    <w:rsid w:val="00AF17BC"/>
    <w:rsid w:val="00AF1C34"/>
    <w:rsid w:val="00B10BC7"/>
    <w:rsid w:val="00B1138B"/>
    <w:rsid w:val="00B12DD9"/>
    <w:rsid w:val="00B32CEF"/>
    <w:rsid w:val="00B4358F"/>
    <w:rsid w:val="00B5229F"/>
    <w:rsid w:val="00B63C57"/>
    <w:rsid w:val="00B66B42"/>
    <w:rsid w:val="00B75E95"/>
    <w:rsid w:val="00B804D7"/>
    <w:rsid w:val="00B82801"/>
    <w:rsid w:val="00BA02A1"/>
    <w:rsid w:val="00BC096E"/>
    <w:rsid w:val="00BD4CCE"/>
    <w:rsid w:val="00BE1B94"/>
    <w:rsid w:val="00BE211E"/>
    <w:rsid w:val="00BE69C7"/>
    <w:rsid w:val="00BF545F"/>
    <w:rsid w:val="00C14715"/>
    <w:rsid w:val="00C3166C"/>
    <w:rsid w:val="00C476FC"/>
    <w:rsid w:val="00C47BB9"/>
    <w:rsid w:val="00C558AB"/>
    <w:rsid w:val="00C64DEC"/>
    <w:rsid w:val="00C65799"/>
    <w:rsid w:val="00C71029"/>
    <w:rsid w:val="00C843F3"/>
    <w:rsid w:val="00C87496"/>
    <w:rsid w:val="00C87AEB"/>
    <w:rsid w:val="00CA47E9"/>
    <w:rsid w:val="00CA4EF3"/>
    <w:rsid w:val="00CB5EFE"/>
    <w:rsid w:val="00CC746C"/>
    <w:rsid w:val="00D02696"/>
    <w:rsid w:val="00D0286B"/>
    <w:rsid w:val="00D108BA"/>
    <w:rsid w:val="00D22A8E"/>
    <w:rsid w:val="00D3501C"/>
    <w:rsid w:val="00D3705A"/>
    <w:rsid w:val="00D44F30"/>
    <w:rsid w:val="00D62371"/>
    <w:rsid w:val="00D964D7"/>
    <w:rsid w:val="00DA47E6"/>
    <w:rsid w:val="00DB0BA3"/>
    <w:rsid w:val="00DC010C"/>
    <w:rsid w:val="00DD2DCF"/>
    <w:rsid w:val="00E05A6F"/>
    <w:rsid w:val="00E069F1"/>
    <w:rsid w:val="00E1654B"/>
    <w:rsid w:val="00E21E30"/>
    <w:rsid w:val="00E32707"/>
    <w:rsid w:val="00E54F54"/>
    <w:rsid w:val="00E5634D"/>
    <w:rsid w:val="00E606DD"/>
    <w:rsid w:val="00E66508"/>
    <w:rsid w:val="00E71529"/>
    <w:rsid w:val="00E74C31"/>
    <w:rsid w:val="00E77C74"/>
    <w:rsid w:val="00E86969"/>
    <w:rsid w:val="00E92DA5"/>
    <w:rsid w:val="00EB4DB4"/>
    <w:rsid w:val="00ED6BBF"/>
    <w:rsid w:val="00EE1466"/>
    <w:rsid w:val="00EE48E0"/>
    <w:rsid w:val="00EE72D5"/>
    <w:rsid w:val="00EF4907"/>
    <w:rsid w:val="00F07A1F"/>
    <w:rsid w:val="00F11AB5"/>
    <w:rsid w:val="00F17E3E"/>
    <w:rsid w:val="00F41778"/>
    <w:rsid w:val="00F4567D"/>
    <w:rsid w:val="00F62150"/>
    <w:rsid w:val="00F62CB2"/>
    <w:rsid w:val="00F65E78"/>
    <w:rsid w:val="00F82BA3"/>
    <w:rsid w:val="00F858F4"/>
    <w:rsid w:val="00FA4CCD"/>
    <w:rsid w:val="00FA6E84"/>
    <w:rsid w:val="00FB28BA"/>
    <w:rsid w:val="00FB3837"/>
    <w:rsid w:val="00FB5A76"/>
    <w:rsid w:val="00FC0831"/>
    <w:rsid w:val="00FC4F50"/>
    <w:rsid w:val="00FC7921"/>
    <w:rsid w:val="00FD06BD"/>
    <w:rsid w:val="00FD0759"/>
    <w:rsid w:val="00FD67FB"/>
    <w:rsid w:val="00FE5BA8"/>
    <w:rsid w:val="00FE5C6E"/>
    <w:rsid w:val="00FE7D14"/>
    <w:rsid w:val="00FF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C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1EC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8F1ECB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8F1ECB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8F1ECB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1A5B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88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88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88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8F1ECB"/>
    <w:rPr>
      <w:b/>
      <w:color w:val="000080"/>
      <w:sz w:val="20"/>
    </w:rPr>
  </w:style>
  <w:style w:type="character" w:customStyle="1" w:styleId="a0">
    <w:name w:val="Гипертекстовая ссылка"/>
    <w:basedOn w:val="a"/>
    <w:uiPriority w:val="99"/>
    <w:rsid w:val="008F1ECB"/>
    <w:rPr>
      <w:rFonts w:cs="Times New Roman"/>
      <w:bCs/>
      <w:color w:val="008000"/>
      <w:szCs w:val="20"/>
      <w:u w:val="single"/>
    </w:rPr>
  </w:style>
  <w:style w:type="paragraph" w:customStyle="1" w:styleId="a1">
    <w:name w:val="Основное меню"/>
    <w:basedOn w:val="Normal"/>
    <w:next w:val="Normal"/>
    <w:uiPriority w:val="99"/>
    <w:rsid w:val="008F1ECB"/>
    <w:rPr>
      <w:rFonts w:ascii="Verdana" w:hAnsi="Verdana" w:cs="Verdana"/>
      <w:sz w:val="22"/>
      <w:szCs w:val="22"/>
    </w:rPr>
  </w:style>
  <w:style w:type="paragraph" w:customStyle="1" w:styleId="a2">
    <w:name w:val="Заголовок"/>
    <w:basedOn w:val="a1"/>
    <w:next w:val="Normal"/>
    <w:uiPriority w:val="99"/>
    <w:rsid w:val="008F1ECB"/>
    <w:rPr>
      <w:b/>
      <w:bCs/>
      <w:color w:val="C0C0C0"/>
    </w:rPr>
  </w:style>
  <w:style w:type="paragraph" w:customStyle="1" w:styleId="a3">
    <w:name w:val="Заголовок статьи"/>
    <w:basedOn w:val="Normal"/>
    <w:next w:val="Normal"/>
    <w:uiPriority w:val="99"/>
    <w:rsid w:val="008F1ECB"/>
    <w:pPr>
      <w:ind w:left="1612" w:hanging="892"/>
    </w:pPr>
  </w:style>
  <w:style w:type="paragraph" w:customStyle="1" w:styleId="a4">
    <w:name w:val="Интерактивный заголовок"/>
    <w:basedOn w:val="a2"/>
    <w:next w:val="Normal"/>
    <w:uiPriority w:val="99"/>
    <w:rsid w:val="008F1ECB"/>
    <w:rPr>
      <w:u w:val="single"/>
    </w:rPr>
  </w:style>
  <w:style w:type="paragraph" w:customStyle="1" w:styleId="a5">
    <w:name w:val="Интерфейс"/>
    <w:basedOn w:val="Normal"/>
    <w:next w:val="Normal"/>
    <w:uiPriority w:val="99"/>
    <w:rsid w:val="008F1ECB"/>
    <w:rPr>
      <w:color w:val="EBE9ED"/>
    </w:rPr>
  </w:style>
  <w:style w:type="paragraph" w:customStyle="1" w:styleId="a6">
    <w:name w:val="Комментарий"/>
    <w:basedOn w:val="Normal"/>
    <w:next w:val="Normal"/>
    <w:uiPriority w:val="99"/>
    <w:rsid w:val="008F1ECB"/>
    <w:pPr>
      <w:ind w:left="170" w:firstLine="0"/>
    </w:pPr>
    <w:rPr>
      <w:i/>
      <w:iCs/>
      <w:color w:val="800080"/>
    </w:rPr>
  </w:style>
  <w:style w:type="paragraph" w:customStyle="1" w:styleId="a7">
    <w:name w:val="Информация о версии"/>
    <w:basedOn w:val="a6"/>
    <w:next w:val="Normal"/>
    <w:uiPriority w:val="99"/>
    <w:rsid w:val="008F1ECB"/>
    <w:rPr>
      <w:color w:val="000080"/>
    </w:rPr>
  </w:style>
  <w:style w:type="paragraph" w:customStyle="1" w:styleId="a8">
    <w:name w:val="Текст (лев. подпись)"/>
    <w:basedOn w:val="Normal"/>
    <w:next w:val="Normal"/>
    <w:uiPriority w:val="99"/>
    <w:rsid w:val="008F1ECB"/>
    <w:pPr>
      <w:ind w:firstLine="0"/>
      <w:jc w:val="left"/>
    </w:pPr>
  </w:style>
  <w:style w:type="paragraph" w:customStyle="1" w:styleId="a9">
    <w:name w:val="Колонтитул (левый)"/>
    <w:basedOn w:val="a8"/>
    <w:next w:val="Normal"/>
    <w:uiPriority w:val="99"/>
    <w:rsid w:val="008F1ECB"/>
    <w:rPr>
      <w:sz w:val="14"/>
      <w:szCs w:val="14"/>
    </w:rPr>
  </w:style>
  <w:style w:type="paragraph" w:customStyle="1" w:styleId="aa">
    <w:name w:val="Текст (прав. подпись)"/>
    <w:basedOn w:val="Normal"/>
    <w:next w:val="Normal"/>
    <w:uiPriority w:val="99"/>
    <w:rsid w:val="008F1ECB"/>
    <w:pPr>
      <w:ind w:firstLine="0"/>
      <w:jc w:val="right"/>
    </w:pPr>
  </w:style>
  <w:style w:type="paragraph" w:customStyle="1" w:styleId="ab">
    <w:name w:val="Колонтитул (правый)"/>
    <w:basedOn w:val="aa"/>
    <w:next w:val="Normal"/>
    <w:uiPriority w:val="99"/>
    <w:rsid w:val="008F1ECB"/>
    <w:rPr>
      <w:sz w:val="14"/>
      <w:szCs w:val="14"/>
    </w:rPr>
  </w:style>
  <w:style w:type="paragraph" w:customStyle="1" w:styleId="ac">
    <w:name w:val="Комментарий пользователя"/>
    <w:basedOn w:val="a6"/>
    <w:next w:val="Normal"/>
    <w:uiPriority w:val="99"/>
    <w:rsid w:val="008F1ECB"/>
    <w:pPr>
      <w:jc w:val="left"/>
    </w:pPr>
    <w:rPr>
      <w:color w:val="000080"/>
    </w:rPr>
  </w:style>
  <w:style w:type="paragraph" w:customStyle="1" w:styleId="ad">
    <w:name w:val="Моноширинный"/>
    <w:basedOn w:val="Normal"/>
    <w:next w:val="Normal"/>
    <w:uiPriority w:val="99"/>
    <w:rsid w:val="008F1ECB"/>
    <w:pPr>
      <w:ind w:firstLine="0"/>
    </w:pPr>
    <w:rPr>
      <w:rFonts w:ascii="Courier New" w:hAnsi="Courier New" w:cs="Courier New"/>
    </w:rPr>
  </w:style>
  <w:style w:type="character" w:customStyle="1" w:styleId="ae">
    <w:name w:val="Найденные слова"/>
    <w:basedOn w:val="a"/>
    <w:uiPriority w:val="99"/>
    <w:rsid w:val="008F1ECB"/>
    <w:rPr>
      <w:rFonts w:cs="Times New Roman"/>
      <w:bCs/>
      <w:szCs w:val="20"/>
    </w:rPr>
  </w:style>
  <w:style w:type="character" w:customStyle="1" w:styleId="af">
    <w:name w:val="Не вступил в силу"/>
    <w:basedOn w:val="a"/>
    <w:uiPriority w:val="99"/>
    <w:rsid w:val="008F1ECB"/>
    <w:rPr>
      <w:rFonts w:cs="Times New Roman"/>
      <w:bCs/>
      <w:color w:val="008080"/>
      <w:szCs w:val="20"/>
    </w:rPr>
  </w:style>
  <w:style w:type="paragraph" w:customStyle="1" w:styleId="af0">
    <w:name w:val="Нормальный (таблица)"/>
    <w:basedOn w:val="Normal"/>
    <w:next w:val="Normal"/>
    <w:uiPriority w:val="99"/>
    <w:rsid w:val="008F1ECB"/>
    <w:pPr>
      <w:ind w:firstLine="0"/>
    </w:pPr>
  </w:style>
  <w:style w:type="paragraph" w:customStyle="1" w:styleId="af1">
    <w:name w:val="Объект"/>
    <w:basedOn w:val="Normal"/>
    <w:next w:val="Normal"/>
    <w:uiPriority w:val="99"/>
    <w:rsid w:val="008F1ECB"/>
    <w:rPr>
      <w:rFonts w:ascii="Times New Roman" w:hAnsi="Times New Roman" w:cs="Times New Roman"/>
    </w:rPr>
  </w:style>
  <w:style w:type="paragraph" w:customStyle="1" w:styleId="af2">
    <w:name w:val="Таблицы (моноширинный)"/>
    <w:basedOn w:val="Normal"/>
    <w:next w:val="Normal"/>
    <w:uiPriority w:val="99"/>
    <w:rsid w:val="008F1ECB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Normal"/>
    <w:uiPriority w:val="99"/>
    <w:rsid w:val="008F1ECB"/>
    <w:pPr>
      <w:ind w:left="140"/>
    </w:pPr>
  </w:style>
  <w:style w:type="character" w:customStyle="1" w:styleId="af4">
    <w:name w:val="Опечатки"/>
    <w:uiPriority w:val="99"/>
    <w:rsid w:val="008F1ECB"/>
    <w:rPr>
      <w:color w:val="FF0000"/>
      <w:sz w:val="20"/>
    </w:rPr>
  </w:style>
  <w:style w:type="paragraph" w:customStyle="1" w:styleId="af5">
    <w:name w:val="Переменная часть"/>
    <w:basedOn w:val="a1"/>
    <w:next w:val="Normal"/>
    <w:uiPriority w:val="99"/>
    <w:rsid w:val="008F1ECB"/>
    <w:rPr>
      <w:sz w:val="18"/>
      <w:szCs w:val="18"/>
    </w:rPr>
  </w:style>
  <w:style w:type="paragraph" w:customStyle="1" w:styleId="af6">
    <w:name w:val="Постоянная часть"/>
    <w:basedOn w:val="a1"/>
    <w:next w:val="Normal"/>
    <w:uiPriority w:val="99"/>
    <w:rsid w:val="008F1ECB"/>
    <w:rPr>
      <w:sz w:val="20"/>
      <w:szCs w:val="20"/>
    </w:rPr>
  </w:style>
  <w:style w:type="paragraph" w:customStyle="1" w:styleId="af7">
    <w:name w:val="Прижатый влево"/>
    <w:basedOn w:val="Normal"/>
    <w:next w:val="Normal"/>
    <w:uiPriority w:val="99"/>
    <w:rsid w:val="008F1ECB"/>
    <w:pPr>
      <w:ind w:firstLine="0"/>
      <w:jc w:val="left"/>
    </w:pPr>
  </w:style>
  <w:style w:type="character" w:customStyle="1" w:styleId="af8">
    <w:name w:val="Продолжение ссылки"/>
    <w:basedOn w:val="a0"/>
    <w:uiPriority w:val="99"/>
    <w:rsid w:val="008F1ECB"/>
  </w:style>
  <w:style w:type="paragraph" w:customStyle="1" w:styleId="af9">
    <w:name w:val="Словарная статья"/>
    <w:basedOn w:val="Normal"/>
    <w:next w:val="Normal"/>
    <w:uiPriority w:val="99"/>
    <w:rsid w:val="008F1ECB"/>
    <w:pPr>
      <w:ind w:right="118" w:firstLine="0"/>
    </w:pPr>
  </w:style>
  <w:style w:type="paragraph" w:customStyle="1" w:styleId="afa">
    <w:name w:val="Текст (справка)"/>
    <w:basedOn w:val="Normal"/>
    <w:next w:val="Normal"/>
    <w:uiPriority w:val="99"/>
    <w:rsid w:val="008F1ECB"/>
    <w:pPr>
      <w:ind w:left="170" w:right="170" w:firstLine="0"/>
      <w:jc w:val="left"/>
    </w:pPr>
  </w:style>
  <w:style w:type="paragraph" w:customStyle="1" w:styleId="afb">
    <w:name w:val="Текст в таблице"/>
    <w:basedOn w:val="af0"/>
    <w:next w:val="Normal"/>
    <w:uiPriority w:val="99"/>
    <w:rsid w:val="008F1ECB"/>
    <w:pPr>
      <w:ind w:firstLine="500"/>
    </w:pPr>
  </w:style>
  <w:style w:type="paragraph" w:customStyle="1" w:styleId="afc">
    <w:name w:val="Технический комментарий"/>
    <w:basedOn w:val="Normal"/>
    <w:next w:val="Normal"/>
    <w:uiPriority w:val="99"/>
    <w:rsid w:val="008F1ECB"/>
    <w:pPr>
      <w:ind w:firstLine="0"/>
      <w:jc w:val="left"/>
    </w:pPr>
  </w:style>
  <w:style w:type="character" w:customStyle="1" w:styleId="afd">
    <w:name w:val="Утратил силу"/>
    <w:basedOn w:val="a"/>
    <w:uiPriority w:val="99"/>
    <w:rsid w:val="008F1ECB"/>
    <w:rPr>
      <w:rFonts w:cs="Times New Roman"/>
      <w:bCs/>
      <w:strike/>
      <w:color w:val="808000"/>
      <w:szCs w:val="20"/>
    </w:rPr>
  </w:style>
  <w:style w:type="paragraph" w:customStyle="1" w:styleId="ConsPlusTitle">
    <w:name w:val="ConsPlusTitle"/>
    <w:uiPriority w:val="99"/>
    <w:rsid w:val="001441D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5E0C2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A3E36"/>
    <w:rPr>
      <w:rFonts w:cs="Times New Roman"/>
      <w:color w:val="800080"/>
      <w:u w:val="single"/>
    </w:rPr>
  </w:style>
  <w:style w:type="paragraph" w:customStyle="1" w:styleId="ConsPlusNormal">
    <w:name w:val="ConsPlusNormal"/>
    <w:uiPriority w:val="99"/>
    <w:rsid w:val="00500D7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fe">
    <w:name w:val="Знак Знак"/>
    <w:basedOn w:val="DefaultParagraphFont"/>
    <w:uiPriority w:val="99"/>
    <w:rsid w:val="00EF4907"/>
    <w:rPr>
      <w:rFonts w:ascii="Arial" w:hAnsi="Arial" w:cs="Arial"/>
      <w:b/>
      <w:bCs/>
      <w:color w:val="000080"/>
      <w:lang w:val="ru-RU" w:eastAsia="ru-RU" w:bidi="ar-SA"/>
    </w:rPr>
  </w:style>
  <w:style w:type="table" w:styleId="TableGrid">
    <w:name w:val="Table Grid"/>
    <w:basedOn w:val="TableNormal"/>
    <w:uiPriority w:val="99"/>
    <w:rsid w:val="00103C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ino78@rambler.ru" TargetMode="External"/><Relationship Id="rId13" Type="http://schemas.openxmlformats.org/officeDocument/2006/relationships/hyperlink" Target="mailto:pyterochka5@yandex.ru" TargetMode="External"/><Relationship Id="rId18" Type="http://schemas.openxmlformats.org/officeDocument/2006/relationships/hyperlink" Target="mailto:Cimmermanovka@yandex.ru" TargetMode="External"/><Relationship Id="rId26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eydshkola@inbox.ru" TargetMode="External"/><Relationship Id="rId7" Type="http://schemas.openxmlformats.org/officeDocument/2006/relationships/hyperlink" Target="mailto:selokalma@yandex.ru" TargetMode="External"/><Relationship Id="rId12" Type="http://schemas.openxmlformats.org/officeDocument/2006/relationships/hyperlink" Target="http://www.bulava.edu.27.ru/" TargetMode="External"/><Relationship Id="rId17" Type="http://schemas.openxmlformats.org/officeDocument/2006/relationships/hyperlink" Target="mailto:solontsi2009@mail.ru" TargetMode="External"/><Relationship Id="rId25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2" Type="http://schemas.openxmlformats.org/officeDocument/2006/relationships/styles" Target="styles.xml"/><Relationship Id="rId16" Type="http://schemas.openxmlformats.org/officeDocument/2006/relationships/hyperlink" Target="mailto:sanniki@yandex.ru" TargetMode="External"/><Relationship Id="rId20" Type="http://schemas.openxmlformats.org/officeDocument/2006/relationships/hyperlink" Target="mailto:ytes1-y@yandex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uxta@yandex.ru" TargetMode="External"/><Relationship Id="rId11" Type="http://schemas.openxmlformats.org/officeDocument/2006/relationships/hyperlink" Target="mailto:ap_bul@mmc.27.ru" TargetMode="External"/><Relationship Id="rId24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5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15" Type="http://schemas.openxmlformats.org/officeDocument/2006/relationships/hyperlink" Target="mailto:kiselevka-27@yandex.ru" TargetMode="External"/><Relationship Id="rId23" Type="http://schemas.openxmlformats.org/officeDocument/2006/relationships/hyperlink" Target="mailto:savinskschool@yandex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taxta-u@yandex.ru" TargetMode="External"/><Relationship Id="rId19" Type="http://schemas.openxmlformats.org/officeDocument/2006/relationships/hyperlink" Target="mailto:bistrinsk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27312@mmc.27.ru" TargetMode="External"/><Relationship Id="rId14" Type="http://schemas.openxmlformats.org/officeDocument/2006/relationships/hyperlink" Target="http://www.dekastri.russchools.ru/" TargetMode="External"/><Relationship Id="rId22" Type="http://schemas.openxmlformats.org/officeDocument/2006/relationships/hyperlink" Target="mailto:reshauchsyi-school17@yandex.ru" TargetMode="External"/><Relationship Id="rId27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1207</TotalTime>
  <Pages>29</Pages>
  <Words>6981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/>
  <cp:lastModifiedBy>й</cp:lastModifiedBy>
  <cp:revision>45</cp:revision>
  <cp:lastPrinted>2012-05-23T01:00:00Z</cp:lastPrinted>
  <dcterms:created xsi:type="dcterms:W3CDTF">2010-07-21T05:17:00Z</dcterms:created>
  <dcterms:modified xsi:type="dcterms:W3CDTF">2012-06-05T10:24:00Z</dcterms:modified>
</cp:coreProperties>
</file>